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552" w:rsidRDefault="005B3552">
      <w:pPr>
        <w:sectPr w:rsidR="005B3552" w:rsidSect="004E569A">
          <w:headerReference w:type="default" r:id="rId11"/>
          <w:footerReference w:type="default" r:id="rId12"/>
          <w:type w:val="continuous"/>
          <w:pgSz w:w="11907" w:h="16840" w:code="9"/>
          <w:pgMar w:top="567" w:right="851" w:bottom="567" w:left="851" w:header="454" w:footer="680" w:gutter="0"/>
          <w:cols w:space="720"/>
        </w:sectPr>
      </w:pPr>
    </w:p>
    <w:tbl>
      <w:tblPr>
        <w:tblpPr w:leftFromText="141" w:rightFromText="141" w:vertAnchor="text" w:horzAnchor="margin" w:tblpY="70"/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Default="004E2580" w:rsidP="00A527E6">
            <w:pPr>
              <w:tabs>
                <w:tab w:val="center" w:pos="5103"/>
                <w:tab w:val="right" w:pos="10065"/>
              </w:tabs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ab/>
            </w:r>
            <w:r w:rsidRPr="006F42BB">
              <w:rPr>
                <w:rFonts w:ascii="Arial" w:hAnsi="Arial" w:cs="Arial"/>
                <w:sz w:val="24"/>
                <w:szCs w:val="24"/>
              </w:rPr>
              <w:t>MARCH</w:t>
            </w:r>
            <w:r w:rsidRPr="006F42BB">
              <w:rPr>
                <w:rFonts w:ascii="Arial" w:hAnsi="Arial" w:cs="Arial"/>
                <w:caps/>
                <w:sz w:val="24"/>
                <w:szCs w:val="24"/>
              </w:rPr>
              <w:t>é</w:t>
            </w:r>
            <w:r w:rsidRPr="006F42BB">
              <w:rPr>
                <w:rFonts w:ascii="Arial" w:hAnsi="Arial" w:cs="Arial"/>
                <w:sz w:val="24"/>
                <w:szCs w:val="24"/>
              </w:rPr>
              <w:t>S PUBLICS</w:t>
            </w:r>
            <w:r w:rsidRPr="006F42BB" w:rsidDel="006321CE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6F42BB">
              <w:rPr>
                <w:rFonts w:ascii="Arial" w:hAnsi="Arial" w:cs="Arial"/>
                <w:bCs/>
                <w:sz w:val="24"/>
                <w:szCs w:val="24"/>
              </w:rPr>
              <w:t>ET ACCORDS-CADRES</w:t>
            </w:r>
            <w:r>
              <w:rPr>
                <w:rFonts w:ascii="Arial" w:hAnsi="Arial" w:cs="Arial"/>
                <w:b/>
                <w:bCs/>
              </w:rPr>
              <w:tab/>
            </w:r>
            <w:r w:rsidR="007E2732">
              <w:rPr>
                <w:rFonts w:ascii="Arial" w:hAnsi="Arial" w:cs="Arial"/>
                <w:b/>
                <w:bCs/>
                <w:sz w:val="28"/>
                <w:szCs w:val="28"/>
              </w:rPr>
              <w:t>NOTI</w:t>
            </w:r>
            <w:r w:rsidR="007F2E3D"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</w:p>
        </w:tc>
      </w:tr>
      <w:tr w:rsidR="004E2580" w:rsidTr="00416AA3">
        <w:tc>
          <w:tcPr>
            <w:tcW w:w="10277" w:type="dxa"/>
            <w:shd w:val="solid" w:color="66CCFF" w:fill="auto"/>
          </w:tcPr>
          <w:p w:rsidR="004E2580" w:rsidRDefault="007F2E3D" w:rsidP="005920C7">
            <w:pPr>
              <w:spacing w:before="120" w:after="120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NOTIFICATION </w:t>
            </w:r>
            <w:r w:rsidR="00FC5A14">
              <w:rPr>
                <w:rFonts w:ascii="Arial" w:hAnsi="Arial" w:cs="Arial"/>
                <w:b/>
                <w:bCs/>
                <w:sz w:val="28"/>
                <w:szCs w:val="28"/>
              </w:rPr>
              <w:t>DU MARCHE PUBLIC OU DE L’ACCORD-CADRE</w:t>
            </w:r>
          </w:p>
        </w:tc>
      </w:tr>
    </w:tbl>
    <w:p w:rsidR="00854E11" w:rsidRDefault="00854E11" w:rsidP="004E2580">
      <w:pPr>
        <w:tabs>
          <w:tab w:val="left" w:pos="5040"/>
        </w:tabs>
        <w:jc w:val="both"/>
        <w:rPr>
          <w:rFonts w:ascii="Arial" w:hAnsi="Arial" w:cs="Arial"/>
        </w:rPr>
      </w:pPr>
    </w:p>
    <w:p w:rsidR="00FC5A14" w:rsidRPr="00E82707" w:rsidRDefault="00FC5A14" w:rsidP="004E2580">
      <w:pPr>
        <w:jc w:val="both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c>
          <w:tcPr>
            <w:tcW w:w="10277" w:type="dxa"/>
            <w:shd w:val="solid" w:color="66CCFF" w:fill="auto"/>
          </w:tcPr>
          <w:p w:rsidR="004E2580" w:rsidRPr="006F42BB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</w:rPr>
              <w:br w:type="page"/>
            </w:r>
            <w:r>
              <w:rPr>
                <w:rFonts w:ascii="Arial" w:hAnsi="Arial" w:cs="Arial"/>
              </w:rPr>
              <w:br w:type="page"/>
            </w:r>
            <w:r w:rsidRPr="006F42BB">
              <w:rPr>
                <w:rFonts w:ascii="Arial" w:hAnsi="Arial" w:cs="Arial"/>
                <w:b/>
                <w:sz w:val="22"/>
                <w:szCs w:val="22"/>
              </w:rPr>
              <w:t>A -</w:t>
            </w:r>
            <w:r w:rsidRPr="006F42B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Identification du pouvoir adjudicateur (ou de l’entité adjudicatrice).</w:t>
            </w:r>
          </w:p>
        </w:tc>
      </w:tr>
    </w:tbl>
    <w:p w:rsidR="005772B6" w:rsidRDefault="005772B6" w:rsidP="005772B6">
      <w:pPr>
        <w:rPr>
          <w:rFonts w:asciiTheme="minorHAnsi" w:hAnsiTheme="minorHAnsi" w:cstheme="minorHAnsi"/>
          <w:color w:val="1F497D" w:themeColor="text2"/>
          <w:sz w:val="22"/>
          <w:szCs w:val="22"/>
        </w:rPr>
      </w:pPr>
    </w:p>
    <w:p w:rsidR="00B86D2E" w:rsidRPr="00B86D2E" w:rsidRDefault="00B86D2E" w:rsidP="00B86D2E">
      <w:pPr>
        <w:rPr>
          <w:rFonts w:ascii="Arial" w:hAnsi="Arial" w:cs="Arial"/>
          <w:color w:val="333399"/>
          <w:highlight w:val="yellow"/>
        </w:rPr>
      </w:pPr>
      <w:r w:rsidRPr="00B86D2E">
        <w:rPr>
          <w:rFonts w:ascii="Arial" w:hAnsi="Arial" w:cs="Arial"/>
          <w:color w:val="333399"/>
          <w:highlight w:val="yellow"/>
        </w:rPr>
        <w:t>[Dénomination de l’Adhérent Bénéficiaire]</w:t>
      </w:r>
    </w:p>
    <w:p w:rsidR="00B86D2E" w:rsidRDefault="00B86D2E" w:rsidP="00B86D2E">
      <w:pPr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  <w:highlight w:val="yellow"/>
        </w:rPr>
        <w:t>[Adresse de l’Adhérent Bénéficiaire]</w:t>
      </w:r>
    </w:p>
    <w:p w:rsidR="005772B6" w:rsidRPr="00B43011" w:rsidRDefault="005772B6" w:rsidP="00B86D2E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Tél.  </w:t>
      </w:r>
      <w:r w:rsidRPr="00B86D2E">
        <w:rPr>
          <w:rFonts w:ascii="Arial" w:hAnsi="Arial" w:cs="Arial"/>
          <w:color w:val="333399"/>
          <w:highlight w:val="yellow"/>
        </w:rPr>
        <w:t xml:space="preserve">02 </w:t>
      </w:r>
      <w:r w:rsidR="00B86D2E" w:rsidRPr="00B86D2E">
        <w:rPr>
          <w:rFonts w:ascii="Arial" w:hAnsi="Arial" w:cs="Arial"/>
          <w:color w:val="333399"/>
          <w:highlight w:val="yellow"/>
        </w:rPr>
        <w:t>XX XX XX XX</w:t>
      </w:r>
    </w:p>
    <w:p w:rsidR="00F34356" w:rsidRPr="00B43011" w:rsidRDefault="005772B6" w:rsidP="005772B6">
      <w:pPr>
        <w:rPr>
          <w:rFonts w:ascii="Arial" w:hAnsi="Arial" w:cs="Arial"/>
          <w:color w:val="333399"/>
        </w:rPr>
      </w:pPr>
      <w:r w:rsidRPr="00B43011">
        <w:rPr>
          <w:rFonts w:ascii="Arial" w:hAnsi="Arial" w:cs="Arial"/>
          <w:color w:val="333399"/>
        </w:rPr>
        <w:t xml:space="preserve">Fax. </w:t>
      </w:r>
      <w:r w:rsidR="00B86D2E" w:rsidRPr="00B86D2E">
        <w:rPr>
          <w:rFonts w:ascii="Arial" w:hAnsi="Arial" w:cs="Arial"/>
          <w:color w:val="333399"/>
          <w:highlight w:val="yellow"/>
        </w:rPr>
        <w:t>02 XX XX XX XX</w:t>
      </w:r>
    </w:p>
    <w:p w:rsidR="00FC5A14" w:rsidRDefault="00FC5A14" w:rsidP="00254710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</w:p>
    <w:p w:rsidR="00F34356" w:rsidRDefault="00F34356" w:rsidP="004E2580">
      <w:pPr>
        <w:rPr>
          <w:rFonts w:ascii="Arial" w:hAnsi="Arial" w:cs="Arial"/>
          <w:b/>
          <w:bCs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E2580" w:rsidTr="00416AA3">
        <w:trPr>
          <w:trHeight w:val="160"/>
        </w:trPr>
        <w:tc>
          <w:tcPr>
            <w:tcW w:w="10277" w:type="dxa"/>
            <w:shd w:val="solid" w:color="66CCFF" w:fill="auto"/>
          </w:tcPr>
          <w:p w:rsidR="004E2580" w:rsidRPr="00F90042" w:rsidRDefault="004E2580" w:rsidP="00416AA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br w:type="page"/>
            </w:r>
            <w:r>
              <w:rPr>
                <w:rFonts w:ascii="Arial" w:hAnsi="Arial" w:cs="Arial"/>
                <w:b/>
                <w:bCs/>
              </w:rPr>
              <w:br w:type="page"/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B - Objet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 </w:t>
            </w:r>
            <w:r w:rsidR="00F3435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2E7D14">
              <w:rPr>
                <w:rFonts w:ascii="Arial" w:hAnsi="Arial" w:cs="Arial"/>
                <w:b/>
                <w:bCs/>
                <w:sz w:val="22"/>
                <w:szCs w:val="22"/>
              </w:rPr>
              <w:t>consultation</w:t>
            </w:r>
            <w:r w:rsidRPr="00F90042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5772B6" w:rsidRDefault="005772B6" w:rsidP="002855AE">
      <w:pPr>
        <w:tabs>
          <w:tab w:val="left" w:pos="426"/>
          <w:tab w:val="left" w:pos="851"/>
        </w:tabs>
        <w:jc w:val="both"/>
        <w:rPr>
          <w:rFonts w:ascii="Calibri" w:hAnsi="Calibri" w:cs="Calibri"/>
          <w:color w:val="1F497D" w:themeColor="text2"/>
          <w:sz w:val="22"/>
          <w:szCs w:val="22"/>
        </w:rPr>
      </w:pPr>
    </w:p>
    <w:p w:rsidR="000B4952" w:rsidRDefault="008F4D63" w:rsidP="007A4638">
      <w:pPr>
        <w:jc w:val="both"/>
        <w:rPr>
          <w:rFonts w:ascii="Arial" w:hAnsi="Arial" w:cs="Arial"/>
          <w:color w:val="333399"/>
        </w:rPr>
      </w:pPr>
      <w:r w:rsidRPr="00B86D2E">
        <w:rPr>
          <w:rFonts w:ascii="Arial" w:hAnsi="Arial" w:cs="Arial"/>
          <w:color w:val="333399"/>
        </w:rPr>
        <w:t xml:space="preserve">Marché </w:t>
      </w:r>
      <w:r w:rsidR="00B86D2E">
        <w:rPr>
          <w:rFonts w:ascii="Arial" w:hAnsi="Arial" w:cs="Arial"/>
          <w:color w:val="333399"/>
        </w:rPr>
        <w:t>S</w:t>
      </w:r>
      <w:r w:rsidR="00B86D2E" w:rsidRPr="00B86D2E">
        <w:rPr>
          <w:rFonts w:ascii="Arial" w:hAnsi="Arial" w:cs="Arial"/>
          <w:color w:val="333399"/>
        </w:rPr>
        <w:t xml:space="preserve">ubséquent n° </w:t>
      </w:r>
      <w:r w:rsidR="00B86D2E" w:rsidRPr="00B86D2E">
        <w:rPr>
          <w:rFonts w:ascii="Arial" w:hAnsi="Arial" w:cs="Arial"/>
          <w:color w:val="333399"/>
          <w:highlight w:val="yellow"/>
        </w:rPr>
        <w:t>XXXX</w:t>
      </w:r>
      <w:r w:rsidR="00B86D2E" w:rsidRPr="00B86D2E">
        <w:rPr>
          <w:rFonts w:ascii="Arial" w:hAnsi="Arial" w:cs="Arial"/>
          <w:color w:val="333399"/>
        </w:rPr>
        <w:t xml:space="preserve"> de l’accord-cadre </w:t>
      </w:r>
      <w:r w:rsidR="002C58C0">
        <w:rPr>
          <w:rFonts w:ascii="Arial" w:hAnsi="Arial" w:cs="Arial"/>
          <w:color w:val="333399"/>
        </w:rPr>
        <w:t>2017-01</w:t>
      </w:r>
      <w:r w:rsidR="009A500E">
        <w:rPr>
          <w:rFonts w:ascii="Arial" w:hAnsi="Arial" w:cs="Arial"/>
          <w:color w:val="333399"/>
        </w:rPr>
        <w:t> :</w:t>
      </w:r>
    </w:p>
    <w:p w:rsidR="00570289" w:rsidRDefault="00570289" w:rsidP="00570289">
      <w:pPr>
        <w:autoSpaceDE w:val="0"/>
        <w:autoSpaceDN w:val="0"/>
        <w:adjustRightInd w:val="0"/>
        <w:rPr>
          <w:rFonts w:ascii="Arial" w:hAnsi="Arial" w:cs="Arial"/>
          <w:color w:val="333399"/>
        </w:rPr>
      </w:pPr>
      <w:r>
        <w:rPr>
          <w:rFonts w:ascii="Calibri" w:hAnsi="Calibri" w:cs="Calibri"/>
          <w:color w:val="33339A"/>
          <w:sz w:val="24"/>
          <w:szCs w:val="24"/>
        </w:rPr>
        <w:t>Acquisition, installation, formation et maintenance de matériels à usage de la Télémédecine.</w:t>
      </w:r>
    </w:p>
    <w:p w:rsidR="000D4AAF" w:rsidRPr="00B86D2E" w:rsidRDefault="002755EA" w:rsidP="007A4638">
      <w:pPr>
        <w:jc w:val="both"/>
        <w:rPr>
          <w:rFonts w:ascii="Arial" w:hAnsi="Arial" w:cs="Arial"/>
          <w:color w:val="333399"/>
        </w:rPr>
      </w:pPr>
      <w:r>
        <w:rPr>
          <w:rFonts w:ascii="Arial" w:hAnsi="Arial" w:cs="Arial"/>
          <w:color w:val="333399"/>
        </w:rPr>
        <w:t>Valise de Télémédecine</w:t>
      </w:r>
    </w:p>
    <w:p w:rsidR="009A7A52" w:rsidRPr="00BD2427" w:rsidRDefault="009A7A52" w:rsidP="00263E2E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263E2E" w:rsidTr="00263E2E">
        <w:tc>
          <w:tcPr>
            <w:tcW w:w="10277" w:type="dxa"/>
            <w:shd w:val="solid" w:color="66CCFF" w:fill="auto"/>
          </w:tcPr>
          <w:p w:rsidR="00263E2E" w:rsidRPr="00263E2E" w:rsidRDefault="00263E2E" w:rsidP="00263E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Identification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de l’attributaire</w:t>
            </w:r>
            <w:r w:rsidR="0002265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22650" w:rsidRDefault="00022650" w:rsidP="004E2580">
      <w:pPr>
        <w:rPr>
          <w:rFonts w:ascii="Arial" w:hAnsi="Arial" w:cs="Arial"/>
          <w:bCs/>
        </w:rPr>
      </w:pPr>
    </w:p>
    <w:p w:rsidR="0046537F" w:rsidRPr="00E01D9D" w:rsidRDefault="0046537F" w:rsidP="0046537F">
      <w:pPr>
        <w:jc w:val="both"/>
        <w:rPr>
          <w:rFonts w:asciiTheme="minorHAnsi" w:hAnsiTheme="minorHAnsi" w:cstheme="minorHAnsi"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Nom commercial et dénomination sociale 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de l’unité ou établissement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 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9A500E" w:rsidRPr="00E01D9D" w:rsidRDefault="0046537F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Adresse postale :</w:t>
      </w:r>
      <w:r w:rsidR="00B86D2E" w:rsidRPr="00E01D9D">
        <w:rPr>
          <w:rFonts w:asciiTheme="minorHAnsi" w:hAnsiTheme="minorHAnsi" w:cstheme="minorHAnsi"/>
          <w:bCs/>
          <w:color w:val="333399"/>
          <w:sz w:val="22"/>
          <w:szCs w:val="22"/>
        </w:rPr>
        <w:t xml:space="preserve"> </w:t>
      </w:r>
    </w:p>
    <w:p w:rsidR="0046537F" w:rsidRPr="00E01D9D" w:rsidRDefault="00B86D2E" w:rsidP="00B86D2E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bookmarkStart w:id="0" w:name="_GoBack"/>
      <w:bookmarkEnd w:id="0"/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ab/>
      </w:r>
    </w:p>
    <w:p w:rsidR="009A500E" w:rsidRPr="00E01D9D" w:rsidRDefault="0046537F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="00B86D2E"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9A500E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9A500E" w:rsidRPr="00E01D9D" w:rsidRDefault="009A500E" w:rsidP="0046537F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</w:p>
    <w:p w:rsidR="00B86D2E" w:rsidRPr="00E01D9D" w:rsidRDefault="0046537F" w:rsidP="009A500E">
      <w:pPr>
        <w:jc w:val="both"/>
        <w:rPr>
          <w:rFonts w:asciiTheme="minorHAnsi" w:hAnsiTheme="minorHAnsi" w:cstheme="minorHAnsi"/>
          <w:b/>
          <w:bCs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  <w:u w:val="single"/>
        </w:rPr>
        <w:t>Adresse postale du siège</w:t>
      </w:r>
      <w:r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> :</w:t>
      </w:r>
      <w:r w:rsidR="00B86D2E" w:rsidRPr="00E01D9D">
        <w:rPr>
          <w:rFonts w:asciiTheme="minorHAnsi" w:hAnsiTheme="minorHAnsi" w:cstheme="minorHAnsi"/>
          <w:b/>
          <w:bCs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Tél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pStyle w:val="Default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Fax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SIRET :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</w:t>
      </w:r>
    </w:p>
    <w:p w:rsidR="00E01D9D" w:rsidRPr="00E01D9D" w:rsidRDefault="00E01D9D" w:rsidP="00E01D9D">
      <w:pPr>
        <w:jc w:val="both"/>
        <w:rPr>
          <w:rFonts w:asciiTheme="minorHAnsi" w:hAnsiTheme="minorHAnsi" w:cstheme="minorHAnsi"/>
          <w:color w:val="333399"/>
          <w:sz w:val="22"/>
          <w:szCs w:val="22"/>
        </w:rPr>
      </w:pPr>
      <w:r w:rsidRPr="00E01D9D">
        <w:rPr>
          <w:rFonts w:asciiTheme="minorHAnsi" w:hAnsiTheme="minorHAnsi" w:cstheme="minorHAnsi"/>
          <w:b/>
          <w:color w:val="333399"/>
          <w:sz w:val="22"/>
          <w:szCs w:val="22"/>
        </w:rPr>
        <w:t>RCS DIJON</w:t>
      </w:r>
      <w:r w:rsidRPr="00E01D9D">
        <w:rPr>
          <w:rFonts w:asciiTheme="minorHAnsi" w:hAnsiTheme="minorHAnsi" w:cstheme="minorHAnsi"/>
          <w:color w:val="333399"/>
          <w:sz w:val="22"/>
          <w:szCs w:val="22"/>
        </w:rPr>
        <w:t xml:space="preserve"> : </w:t>
      </w:r>
    </w:p>
    <w:p w:rsidR="00E01D9D" w:rsidRPr="004E184E" w:rsidRDefault="00E01D9D" w:rsidP="009A500E">
      <w:pPr>
        <w:jc w:val="both"/>
        <w:rPr>
          <w:rFonts w:ascii="Arial" w:hAnsi="Arial" w:cs="Arial"/>
          <w:b/>
          <w:bCs/>
          <w:color w:val="333399"/>
          <w:lang w:val="en-US"/>
        </w:rPr>
      </w:pPr>
    </w:p>
    <w:p w:rsidR="002D23C4" w:rsidRPr="00B86D2E" w:rsidRDefault="002D23C4" w:rsidP="002D23C4">
      <w:pPr>
        <w:rPr>
          <w:rFonts w:ascii="Arial" w:hAnsi="Arial" w:cs="Arial"/>
          <w:lang w:val="en-US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BA67D2" w:rsidTr="00FA6FFA">
        <w:tc>
          <w:tcPr>
            <w:tcW w:w="10277" w:type="dxa"/>
            <w:shd w:val="solid" w:color="66CCFF" w:fill="auto"/>
          </w:tcPr>
          <w:p w:rsidR="00BA67D2" w:rsidRPr="00263E2E" w:rsidRDefault="00BA67D2" w:rsidP="00FA6FF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Pr="00B86D2E">
              <w:rPr>
                <w:rFonts w:ascii="Arial" w:hAnsi="Arial" w:cs="Arial"/>
                <w:sz w:val="22"/>
                <w:szCs w:val="22"/>
                <w:lang w:val="en-US"/>
              </w:rPr>
              <w:br w:type="page"/>
            </w:r>
            <w:r w:rsidR="0032062C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34356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Notification de l</w:t>
            </w:r>
            <w:r w:rsidR="00422977"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’attribution</w:t>
            </w:r>
            <w:r w:rsidRPr="00B86D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0C14F8" w:rsidRDefault="000C14F8" w:rsidP="00BA67D2">
      <w:pPr>
        <w:jc w:val="both"/>
        <w:rPr>
          <w:rFonts w:ascii="Arial" w:hAnsi="Arial" w:cs="Arial"/>
        </w:rPr>
      </w:pPr>
    </w:p>
    <w:p w:rsidR="007F2E3D" w:rsidRDefault="007F2E3D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Je vous informe que l’offre que vous avez faite au titre de la consultation désignée ci-dessus a été retenue :</w:t>
      </w:r>
    </w:p>
    <w:p w:rsidR="002A19BA" w:rsidRPr="002A19BA" w:rsidRDefault="002A19BA" w:rsidP="00BA67D2">
      <w:pPr>
        <w:jc w:val="both"/>
        <w:rPr>
          <w:rFonts w:ascii="Arial" w:hAnsi="Arial" w:cs="Arial"/>
          <w:i/>
          <w:sz w:val="18"/>
          <w:szCs w:val="18"/>
        </w:rPr>
      </w:pPr>
      <w:r w:rsidRPr="002A19BA">
        <w:rPr>
          <w:rFonts w:ascii="Arial" w:hAnsi="Arial" w:cs="Arial"/>
          <w:i/>
          <w:sz w:val="18"/>
          <w:szCs w:val="18"/>
        </w:rPr>
        <w:t>(Cocher la case correspondante.)</w:t>
      </w:r>
    </w:p>
    <w:p w:rsidR="007F2E3D" w:rsidRPr="008F4D63" w:rsidRDefault="00B86D2E" w:rsidP="002A19BA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b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F2E3D">
        <w:rPr>
          <w:rFonts w:ascii="Arial" w:hAnsi="Arial" w:cs="Arial"/>
        </w:rPr>
        <w:tab/>
      </w:r>
      <w:r w:rsidR="007F2E3D" w:rsidRPr="0046537F">
        <w:rPr>
          <w:rFonts w:ascii="Arial" w:hAnsi="Arial" w:cs="Arial"/>
        </w:rPr>
        <w:t xml:space="preserve">pour l’ensemble du marché </w:t>
      </w:r>
      <w:r w:rsidR="008F4D63" w:rsidRPr="0046537F">
        <w:rPr>
          <w:rFonts w:ascii="Arial" w:hAnsi="Arial" w:cs="Arial"/>
        </w:rPr>
        <w:t>subséquent</w:t>
      </w:r>
    </w:p>
    <w:p w:rsidR="00175462" w:rsidRDefault="008F4D63" w:rsidP="005772B6">
      <w:pPr>
        <w:pStyle w:val="fcasegauche"/>
        <w:spacing w:before="120" w:after="0"/>
        <w:ind w:left="1418" w:hanging="567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09"/>
      <w:r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bookmarkEnd w:id="1"/>
      <w:r w:rsidR="007F2E3D">
        <w:rPr>
          <w:rFonts w:ascii="Arial" w:hAnsi="Arial" w:cs="Arial"/>
        </w:rPr>
        <w:tab/>
      </w:r>
      <w:r w:rsidR="007F2E3D" w:rsidRPr="008F4D63">
        <w:rPr>
          <w:rFonts w:ascii="Arial" w:hAnsi="Arial" w:cs="Arial"/>
        </w:rPr>
        <w:t xml:space="preserve">pour le lot </w:t>
      </w:r>
      <w:r w:rsidR="000668B7">
        <w:rPr>
          <w:rFonts w:asciiTheme="minorHAnsi" w:hAnsiTheme="minorHAnsi" w:cstheme="minorHAnsi"/>
          <w:sz w:val="22"/>
          <w:szCs w:val="22"/>
        </w:rPr>
        <w:t>…</w:t>
      </w:r>
      <w:r w:rsidR="007F2E3D" w:rsidRPr="008F4D63">
        <w:rPr>
          <w:rFonts w:ascii="Arial" w:hAnsi="Arial" w:cs="Arial"/>
        </w:rPr>
        <w:t xml:space="preserve"> de</w:t>
      </w:r>
      <w:r w:rsidR="007F2E3D" w:rsidRPr="002855AE">
        <w:rPr>
          <w:rFonts w:ascii="Arial" w:hAnsi="Arial" w:cs="Arial"/>
        </w:rPr>
        <w:t xml:space="preserve"> la procédure de passation </w:t>
      </w:r>
      <w:r w:rsidR="002A19BA">
        <w:rPr>
          <w:rFonts w:ascii="Arial" w:hAnsi="Arial" w:cs="Arial"/>
        </w:rPr>
        <w:t xml:space="preserve">du marché public </w:t>
      </w:r>
    </w:p>
    <w:p w:rsidR="00916F60" w:rsidRDefault="00916F60" w:rsidP="00916F60">
      <w:pPr>
        <w:rPr>
          <w:rFonts w:ascii="Arial" w:hAnsi="Arial" w:cs="Arial"/>
          <w:b/>
          <w:color w:val="333399"/>
        </w:rPr>
      </w:pPr>
      <w:bookmarkStart w:id="2" w:name="_Toc363057765"/>
    </w:p>
    <w:bookmarkEnd w:id="2"/>
    <w:p w:rsidR="007A4638" w:rsidRPr="00175462" w:rsidRDefault="007A4638" w:rsidP="00BA67D2">
      <w:pPr>
        <w:jc w:val="both"/>
        <w:rPr>
          <w:rFonts w:ascii="Arial" w:hAnsi="Arial" w:cs="Arial"/>
          <w:color w:val="333399"/>
        </w:rPr>
      </w:pPr>
    </w:p>
    <w:p w:rsidR="002E7D14" w:rsidRDefault="002E7D14" w:rsidP="00BA67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L’exécution des prestations commencera :</w:t>
      </w:r>
    </w:p>
    <w:p w:rsidR="002E7D14" w:rsidRPr="0004641E" w:rsidRDefault="007A4638" w:rsidP="002E7D14">
      <w:pPr>
        <w:tabs>
          <w:tab w:val="left" w:pos="426"/>
          <w:tab w:val="left" w:pos="1418"/>
        </w:tabs>
        <w:spacing w:before="120"/>
        <w:ind w:left="1418" w:hanging="567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 w:rsidRPr="0004641E">
        <w:rPr>
          <w:rFonts w:ascii="Arial" w:hAnsi="Arial" w:cs="Arial"/>
        </w:rPr>
        <w:tab/>
      </w:r>
      <w:r w:rsidR="002E7D14" w:rsidRPr="007A4638">
        <w:rPr>
          <w:rFonts w:ascii="Arial" w:hAnsi="Arial" w:cs="Arial"/>
        </w:rPr>
        <w:t>dès réception de la présente notification</w:t>
      </w:r>
      <w:r w:rsidR="002E7D14" w:rsidRPr="000B7D23">
        <w:rPr>
          <w:rFonts w:ascii="Arial" w:hAnsi="Arial" w:cs="Arial"/>
          <w:b/>
        </w:rPr>
        <w:t>.</w:t>
      </w:r>
    </w:p>
    <w:p w:rsidR="002E7D14" w:rsidRDefault="00B86D2E" w:rsidP="002E7D14">
      <w:pPr>
        <w:spacing w:before="120"/>
        <w:ind w:left="1418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E7D14">
        <w:rPr>
          <w:rFonts w:ascii="Arial" w:hAnsi="Arial" w:cs="Arial"/>
        </w:rPr>
        <w:tab/>
      </w:r>
      <w:r w:rsidR="002E7D14" w:rsidRPr="00B86D2E">
        <w:rPr>
          <w:rFonts w:ascii="Arial" w:hAnsi="Arial" w:cs="Arial"/>
          <w:b/>
        </w:rPr>
        <w:t>à réception d’un bon de commande</w:t>
      </w:r>
      <w:r w:rsidR="002E7D14" w:rsidRPr="007A4638">
        <w:rPr>
          <w:rFonts w:ascii="Arial" w:hAnsi="Arial" w:cs="Arial"/>
          <w:b/>
        </w:rPr>
        <w:t xml:space="preserve"> </w:t>
      </w:r>
      <w:r w:rsidR="002E7D14" w:rsidRPr="00B86D2E">
        <w:rPr>
          <w:rFonts w:ascii="Arial" w:hAnsi="Arial" w:cs="Arial"/>
          <w:dstrike/>
        </w:rPr>
        <w:t>ou d’un ordre de service que j’émettrai ultérieurement.</w:t>
      </w:r>
    </w:p>
    <w:p w:rsidR="000A03E3" w:rsidRDefault="000A03E3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lastRenderedPageBreak/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E - Retenue de garantie ou garantie à première demande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2A19BA" w:rsidRDefault="002A19BA" w:rsidP="00BA67D2">
      <w:pPr>
        <w:jc w:val="both"/>
        <w:rPr>
          <w:rFonts w:ascii="Arial" w:hAnsi="Arial" w:cs="Arial"/>
        </w:rPr>
      </w:pPr>
    </w:p>
    <w:p w:rsidR="007D41DA" w:rsidRDefault="007D41DA" w:rsidP="007D41D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Le marché public ou l’accord-cadre qui vous est notifié comporte :</w:t>
      </w:r>
    </w:p>
    <w:p w:rsidR="007D41DA" w:rsidRPr="004379C5" w:rsidRDefault="008C7FE9" w:rsidP="00511F68">
      <w:pPr>
        <w:spacing w:before="240"/>
        <w:ind w:left="1560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aucune retenue de garantie ou garantie à première demande.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retenue de garantie d’un montant de ………% du montant initial du marché public ou de l’accord-cadre, que vous pouvez remplacer par :</w:t>
      </w:r>
    </w:p>
    <w:p w:rsidR="007D41DA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demande.</w:t>
      </w:r>
    </w:p>
    <w:p w:rsidR="007D41DA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caution personnelle et solidaire.</w:t>
      </w:r>
    </w:p>
    <w:p w:rsidR="007D41DA" w:rsidRPr="004379C5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  <w:t>une garantie à première demande en garantie du remboursement d’une avance supérieure à 30%. Vous ne pourrez recevoir cette avance qu’après avoir constitué cette garantie.</w:t>
      </w:r>
    </w:p>
    <w:p w:rsidR="007D41D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7D41D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7D41DA">
        <w:rPr>
          <w:rFonts w:ascii="Arial" w:hAnsi="Arial" w:cs="Arial"/>
        </w:rPr>
        <w:tab/>
      </w:r>
      <w:r w:rsidR="00511F68" w:rsidRPr="00511F68">
        <w:rPr>
          <w:rFonts w:ascii="Arial" w:hAnsi="Arial" w:cs="Arial"/>
          <w:i/>
          <w:sz w:val="18"/>
          <w:szCs w:val="18"/>
        </w:rPr>
        <w:t>(pour les collectivités territoriales uniquement.)</w:t>
      </w:r>
      <w:r w:rsidR="00511F68">
        <w:rPr>
          <w:rFonts w:ascii="Arial" w:hAnsi="Arial" w:cs="Arial"/>
        </w:rPr>
        <w:t xml:space="preserve"> une garantie à première demande en garantie du remboursement de toute ou partie d’une avance inférieure ou égale à 30%.</w:t>
      </w:r>
    </w:p>
    <w:p w:rsidR="00511F68" w:rsidRPr="004379C5" w:rsidRDefault="00260F98" w:rsidP="00511F68">
      <w:pPr>
        <w:spacing w:before="240"/>
        <w:ind w:left="2977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511F68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0E58CF">
        <w:rPr>
          <w:rFonts w:ascii="Arial" w:hAnsi="Arial" w:cs="Arial"/>
        </w:rPr>
        <w:tab/>
        <w:t>v</w:t>
      </w:r>
      <w:r w:rsidR="00511F68">
        <w:rPr>
          <w:rFonts w:ascii="Arial" w:hAnsi="Arial" w:cs="Arial"/>
        </w:rPr>
        <w:t>ous pouvez remplacer cette garantie à première demande par une caution personnelle et solidaire.</w:t>
      </w:r>
    </w:p>
    <w:p w:rsidR="007D41DA" w:rsidRDefault="007D41DA" w:rsidP="00BA67D2">
      <w:pPr>
        <w:jc w:val="both"/>
        <w:rPr>
          <w:rFonts w:ascii="Arial" w:hAnsi="Arial" w:cs="Arial"/>
        </w:rPr>
      </w:pPr>
    </w:p>
    <w:p w:rsidR="007D41DA" w:rsidRPr="00BD2427" w:rsidRDefault="007D41DA" w:rsidP="007D41DA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D41DA" w:rsidTr="009664C4">
        <w:tc>
          <w:tcPr>
            <w:tcW w:w="10277" w:type="dxa"/>
            <w:shd w:val="solid" w:color="66CCFF" w:fill="auto"/>
          </w:tcPr>
          <w:p w:rsidR="007D41DA" w:rsidRPr="00263E2E" w:rsidRDefault="007D41DA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Pr="00263E2E">
              <w:rPr>
                <w:rFonts w:ascii="Arial" w:hAnsi="Arial" w:cs="Arial"/>
                <w:sz w:val="22"/>
                <w:szCs w:val="22"/>
              </w:rPr>
              <w:br w:type="page"/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F -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Pièces jointes à la présente notification</w:t>
            </w:r>
            <w:r w:rsidRPr="00263E2E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7D41DA" w:rsidRPr="00A32B8F" w:rsidRDefault="007D41DA" w:rsidP="00FC5A14">
      <w:pPr>
        <w:pStyle w:val="fcase1ertab"/>
        <w:tabs>
          <w:tab w:val="clear" w:pos="426"/>
          <w:tab w:val="left" w:pos="0"/>
        </w:tabs>
        <w:spacing w:before="120" w:after="0"/>
        <w:ind w:left="0" w:right="142" w:firstLine="0"/>
        <w:rPr>
          <w:rFonts w:ascii="Arial" w:hAnsi="Arial" w:cs="Arial"/>
          <w:bCs/>
          <w:i/>
          <w:iCs/>
          <w:sz w:val="18"/>
          <w:szCs w:val="18"/>
        </w:rPr>
      </w:pPr>
      <w:r w:rsidRPr="007E4016">
        <w:rPr>
          <w:rFonts w:ascii="Arial" w:hAnsi="Arial" w:cs="Arial"/>
          <w:i/>
          <w:sz w:val="18"/>
          <w:szCs w:val="18"/>
        </w:rPr>
        <w:t>(</w:t>
      </w:r>
      <w:r w:rsidRPr="007E4016">
        <w:rPr>
          <w:rFonts w:ascii="Arial" w:hAnsi="Arial" w:cs="Arial"/>
          <w:bCs/>
          <w:i/>
          <w:iCs/>
          <w:sz w:val="18"/>
          <w:szCs w:val="18"/>
        </w:rPr>
        <w:t xml:space="preserve">En cas d’allotissement, </w:t>
      </w:r>
      <w:r w:rsidRPr="007E4016">
        <w:rPr>
          <w:rFonts w:ascii="Arial" w:hAnsi="Arial" w:cs="Arial"/>
          <w:i/>
          <w:sz w:val="18"/>
          <w:szCs w:val="18"/>
        </w:rPr>
        <w:t xml:space="preserve">cette rubrique </w:t>
      </w:r>
      <w:r>
        <w:rPr>
          <w:rFonts w:ascii="Arial" w:hAnsi="Arial" w:cs="Arial"/>
          <w:i/>
          <w:sz w:val="18"/>
          <w:szCs w:val="18"/>
        </w:rPr>
        <w:t xml:space="preserve">est </w:t>
      </w:r>
      <w:r w:rsidRPr="007E4016">
        <w:rPr>
          <w:rFonts w:ascii="Arial" w:hAnsi="Arial" w:cs="Arial"/>
          <w:i/>
          <w:sz w:val="18"/>
          <w:szCs w:val="18"/>
        </w:rPr>
        <w:t>à renseigner pour chacun des lots</w:t>
      </w:r>
      <w:r>
        <w:rPr>
          <w:rFonts w:ascii="Arial" w:hAnsi="Arial" w:cs="Arial"/>
          <w:i/>
          <w:sz w:val="18"/>
          <w:szCs w:val="18"/>
        </w:rPr>
        <w:t xml:space="preserve"> de la procédure de passation du marché public ou de l’accord-cadre qui est notifié.</w:t>
      </w:r>
      <w:r w:rsidRPr="00A32B8F"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bCs/>
          <w:i/>
          <w:iCs/>
          <w:sz w:val="18"/>
          <w:szCs w:val="18"/>
        </w:rPr>
        <w:t>Préciser pour chaque lot, son numéro et son intitulé tels qu’ils figurent</w:t>
      </w:r>
      <w:r w:rsidRPr="00AB0E7C">
        <w:rPr>
          <w:rFonts w:ascii="Arial" w:hAnsi="Arial" w:cs="Arial"/>
          <w:bCs/>
          <w:i/>
          <w:iCs/>
          <w:sz w:val="18"/>
          <w:szCs w:val="18"/>
        </w:rPr>
        <w:t xml:space="preserve"> dans l’avis d’appel public à la concurren</w:t>
      </w:r>
      <w:r>
        <w:rPr>
          <w:rFonts w:ascii="Arial" w:hAnsi="Arial" w:cs="Arial"/>
          <w:bCs/>
          <w:i/>
          <w:iCs/>
          <w:sz w:val="18"/>
          <w:szCs w:val="18"/>
        </w:rPr>
        <w:t>ce ou la lettre de consultation.</w:t>
      </w:r>
      <w:r>
        <w:rPr>
          <w:rFonts w:ascii="Arial" w:hAnsi="Arial" w:cs="Arial"/>
          <w:i/>
          <w:sz w:val="18"/>
          <w:szCs w:val="18"/>
        </w:rPr>
        <w:t>)</w:t>
      </w:r>
    </w:p>
    <w:p w:rsidR="007D41DA" w:rsidRDefault="007D41DA" w:rsidP="007D41DA">
      <w:pPr>
        <w:jc w:val="both"/>
        <w:rPr>
          <w:rFonts w:ascii="Arial" w:hAnsi="Arial" w:cs="Arial"/>
        </w:rPr>
      </w:pPr>
    </w:p>
    <w:p w:rsidR="002A19BA" w:rsidRDefault="004379C5" w:rsidP="0032062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</w:t>
      </w:r>
      <w:r w:rsidR="002A19BA">
        <w:rPr>
          <w:rFonts w:ascii="Arial" w:hAnsi="Arial" w:cs="Arial"/>
        </w:rPr>
        <w:t>ous trouverez ci-joints :</w:t>
      </w:r>
    </w:p>
    <w:p w:rsidR="002A19BA" w:rsidRPr="002A19BA" w:rsidRDefault="007D41DA" w:rsidP="0032062C">
      <w:pPr>
        <w:jc w:val="both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(Cocher la case correspondante</w:t>
      </w:r>
      <w:r w:rsidR="004379C5">
        <w:rPr>
          <w:rFonts w:ascii="Arial" w:hAnsi="Arial" w:cs="Arial"/>
          <w:i/>
          <w:sz w:val="18"/>
          <w:szCs w:val="18"/>
        </w:rPr>
        <w:t>.</w:t>
      </w:r>
      <w:r w:rsidR="002A19BA" w:rsidRPr="002A19BA">
        <w:rPr>
          <w:rFonts w:ascii="Arial" w:hAnsi="Arial" w:cs="Arial"/>
          <w:i/>
          <w:sz w:val="18"/>
          <w:szCs w:val="18"/>
        </w:rPr>
        <w:t>)</w:t>
      </w:r>
    </w:p>
    <w:p w:rsidR="002A19BA" w:rsidRPr="002855AE" w:rsidRDefault="00260F98" w:rsidP="00511F68">
      <w:pPr>
        <w:tabs>
          <w:tab w:val="left" w:pos="426"/>
          <w:tab w:val="left" w:pos="1560"/>
        </w:tabs>
        <w:spacing w:before="240"/>
        <w:ind w:left="1560" w:hanging="709"/>
        <w:jc w:val="both"/>
        <w:rPr>
          <w:rFonts w:ascii="Arial" w:hAnsi="Arial" w:cs="Arial"/>
          <w:iCs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A254BD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deux photocopies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annexes, dont l’une </w:t>
      </w:r>
      <w:r w:rsidR="000E58CF">
        <w:rPr>
          <w:rFonts w:ascii="Arial" w:hAnsi="Arial" w:cs="Arial"/>
        </w:rPr>
        <w:t xml:space="preserve">est </w:t>
      </w:r>
      <w:r w:rsidR="002A19BA">
        <w:rPr>
          <w:rFonts w:ascii="Arial" w:hAnsi="Arial" w:cs="Arial"/>
        </w:rPr>
        <w:t xml:space="preserve">revêtue de la formule dite « d’exemplaire unique ». Cet exemplaire est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 J’attire votre attention sur le fait qu’il n’est pas possible, en cas de perte, de délivrer un duplicata de l’exemplaire unique.</w:t>
      </w:r>
    </w:p>
    <w:p w:rsidR="002A19BA" w:rsidRDefault="00260F98" w:rsidP="00511F68">
      <w:pPr>
        <w:spacing w:before="240"/>
        <w:ind w:left="1560" w:hanging="709"/>
        <w:jc w:val="both"/>
        <w:rPr>
          <w:rFonts w:ascii="Arial" w:hAnsi="Arial" w:cs="Arial"/>
        </w:rPr>
      </w:pPr>
      <w:r w:rsidRPr="002855AE">
        <w:rPr>
          <w:rFonts w:ascii="Arial" w:hAnsi="Arial" w:cs="Arial"/>
        </w:rPr>
        <w:fldChar w:fldCharType="begin">
          <w:ffData>
            <w:name w:val="CaseACocher109"/>
            <w:enabled/>
            <w:calcOnExit w:val="0"/>
            <w:checkBox>
              <w:sizeAuto/>
              <w:default w:val="0"/>
            </w:checkBox>
          </w:ffData>
        </w:fldChar>
      </w:r>
      <w:r w:rsidR="002A19BA" w:rsidRPr="002855AE">
        <w:rPr>
          <w:rFonts w:ascii="Arial" w:hAnsi="Arial" w:cs="Arial"/>
        </w:rPr>
        <w:instrText xml:space="preserve"> FORMCHECKBOX </w:instrText>
      </w:r>
      <w:r w:rsidR="003907F8">
        <w:rPr>
          <w:rFonts w:ascii="Arial" w:hAnsi="Arial" w:cs="Arial"/>
        </w:rPr>
      </w:r>
      <w:r w:rsidR="003907F8">
        <w:rPr>
          <w:rFonts w:ascii="Arial" w:hAnsi="Arial" w:cs="Arial"/>
        </w:rPr>
        <w:fldChar w:fldCharType="separate"/>
      </w:r>
      <w:r w:rsidRPr="002855AE">
        <w:rPr>
          <w:rFonts w:ascii="Arial" w:hAnsi="Arial" w:cs="Arial"/>
        </w:rPr>
        <w:fldChar w:fldCharType="end"/>
      </w:r>
      <w:r w:rsidR="002A19BA">
        <w:rPr>
          <w:rFonts w:ascii="Arial" w:hAnsi="Arial" w:cs="Arial"/>
        </w:rPr>
        <w:tab/>
        <w:t xml:space="preserve">une photocopie de l’acte d’engagement </w:t>
      </w:r>
      <w:r w:rsidR="004379C5">
        <w:rPr>
          <w:rFonts w:ascii="Arial" w:hAnsi="Arial" w:cs="Arial"/>
        </w:rPr>
        <w:t>avec</w:t>
      </w:r>
      <w:r w:rsidR="002A19BA">
        <w:rPr>
          <w:rFonts w:ascii="Arial" w:hAnsi="Arial" w:cs="Arial"/>
        </w:rPr>
        <w:t xml:space="preserve"> ses annexes</w:t>
      </w:r>
      <w:r w:rsidR="004379C5">
        <w:rPr>
          <w:rFonts w:ascii="Arial" w:hAnsi="Arial" w:cs="Arial"/>
        </w:rPr>
        <w:t>,</w:t>
      </w:r>
      <w:r w:rsidR="002A19BA">
        <w:rPr>
          <w:rFonts w:ascii="Arial" w:hAnsi="Arial" w:cs="Arial"/>
        </w:rPr>
        <w:t xml:space="preserve"> ainsi qu’un certificat de cessibilité de créance(s) destiné à être remis à l’établissement de crédit en cas de cession ou de nantissement de toute ou partie </w:t>
      </w:r>
      <w:r w:rsidR="00511F68">
        <w:rPr>
          <w:rFonts w:ascii="Arial" w:hAnsi="Arial" w:cs="Arial"/>
        </w:rPr>
        <w:t xml:space="preserve">de </w:t>
      </w:r>
      <w:r w:rsidR="002A19BA">
        <w:rPr>
          <w:rFonts w:ascii="Arial" w:hAnsi="Arial" w:cs="Arial"/>
        </w:rPr>
        <w:t>votre créance.</w:t>
      </w:r>
    </w:p>
    <w:p w:rsidR="004379C5" w:rsidRPr="004379C5" w:rsidRDefault="004379C5" w:rsidP="004E2580">
      <w:pPr>
        <w:rPr>
          <w:rFonts w:ascii="Arial" w:hAnsi="Arial" w:cs="Arial"/>
        </w:rPr>
      </w:pPr>
    </w:p>
    <w:p w:rsidR="00BB64DC" w:rsidRPr="004379C5" w:rsidRDefault="00BB64DC" w:rsidP="00EB3301">
      <w:pPr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EB3301" w:rsidRPr="00D73A82" w:rsidTr="00BE29D1">
        <w:tc>
          <w:tcPr>
            <w:tcW w:w="10419" w:type="dxa"/>
            <w:shd w:val="solid" w:color="66CCFF" w:fill="auto"/>
          </w:tcPr>
          <w:p w:rsidR="00EB3301" w:rsidRPr="00D73A82" w:rsidRDefault="007D41DA" w:rsidP="00BE29D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</w:t>
            </w:r>
            <w:r w:rsidR="00EB3301"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Signature 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 pouvoir adjudicateur 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(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ou de l’entité adjudicatrice</w:t>
            </w:r>
            <w:r w:rsidR="00CE2B09">
              <w:rPr>
                <w:rFonts w:ascii="Arial" w:hAnsi="Arial" w:cs="Arial"/>
                <w:b/>
                <w:bCs/>
                <w:sz w:val="22"/>
                <w:szCs w:val="22"/>
              </w:rPr>
              <w:t>)</w:t>
            </w:r>
            <w:r w:rsidR="00254710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</w:tbl>
    <w:p w:rsidR="00256A5D" w:rsidRDefault="00256A5D" w:rsidP="0029645E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520A01" w:rsidRDefault="00520A01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9F2F56" w:rsidRDefault="009F2F56" w:rsidP="0046212C">
      <w:pPr>
        <w:tabs>
          <w:tab w:val="left" w:pos="3402"/>
          <w:tab w:val="left" w:pos="6237"/>
          <w:tab w:val="left" w:pos="7797"/>
        </w:tabs>
        <w:ind w:left="5670"/>
        <w:jc w:val="both"/>
        <w:rPr>
          <w:rFonts w:ascii="Arial" w:hAnsi="Arial"/>
        </w:rPr>
      </w:pPr>
    </w:p>
    <w:p w:rsidR="0029645E" w:rsidRDefault="003E368A" w:rsidP="003E368A">
      <w:pPr>
        <w:tabs>
          <w:tab w:val="left" w:pos="3402"/>
          <w:tab w:val="left" w:pos="6096"/>
          <w:tab w:val="left" w:pos="7797"/>
        </w:tabs>
        <w:ind w:left="5670"/>
        <w:jc w:val="both"/>
        <w:rPr>
          <w:rFonts w:ascii="Arial" w:hAnsi="Arial"/>
        </w:rPr>
      </w:pPr>
      <w:r>
        <w:rPr>
          <w:rFonts w:ascii="Arial" w:hAnsi="Arial"/>
        </w:rPr>
        <w:tab/>
      </w:r>
      <w:r w:rsidR="0029645E" w:rsidRPr="006A44EB">
        <w:rPr>
          <w:rFonts w:ascii="Arial" w:hAnsi="Arial"/>
        </w:rPr>
        <w:t xml:space="preserve">A   </w:t>
      </w:r>
      <w:r w:rsidR="00B86D2E" w:rsidRPr="00B86D2E">
        <w:rPr>
          <w:rFonts w:ascii="Arial" w:hAnsi="Arial"/>
          <w:highlight w:val="yellow"/>
        </w:rPr>
        <w:t>XXXXXX</w:t>
      </w:r>
      <w:r w:rsidR="00B86D2E">
        <w:rPr>
          <w:rFonts w:ascii="Arial" w:hAnsi="Arial"/>
        </w:rPr>
        <w:t xml:space="preserve">, </w:t>
      </w:r>
      <w:r w:rsidR="0029645E" w:rsidRPr="00E67A0B">
        <w:rPr>
          <w:rFonts w:ascii="Arial" w:hAnsi="Arial"/>
        </w:rPr>
        <w:t>le</w:t>
      </w:r>
      <w:r w:rsidR="00B86D2E">
        <w:rPr>
          <w:rFonts w:ascii="Arial" w:hAnsi="Arial"/>
        </w:rPr>
        <w:t xml:space="preserve"> </w:t>
      </w:r>
      <w:r w:rsidR="00B86D2E" w:rsidRPr="00B86D2E">
        <w:rPr>
          <w:rFonts w:ascii="Arial" w:hAnsi="Arial"/>
          <w:highlight w:val="yellow"/>
        </w:rPr>
        <w:t>XX/XX/20XX</w:t>
      </w:r>
      <w:r w:rsidR="007A4638" w:rsidRPr="00E67A0B">
        <w:rPr>
          <w:rFonts w:ascii="Arial" w:hAnsi="Arial"/>
        </w:rPr>
        <w:t xml:space="preserve"> </w:t>
      </w:r>
    </w:p>
    <w:p w:rsidR="00F34356" w:rsidRDefault="00F34356" w:rsidP="0029645E">
      <w:pPr>
        <w:ind w:left="5670" w:firstLine="1134"/>
        <w:jc w:val="both"/>
        <w:rPr>
          <w:rFonts w:ascii="Arial" w:hAnsi="Arial"/>
        </w:rPr>
      </w:pPr>
    </w:p>
    <w:p w:rsidR="007D41DA" w:rsidRDefault="007D41DA" w:rsidP="0029645E">
      <w:pPr>
        <w:ind w:left="5670" w:firstLine="1134"/>
        <w:jc w:val="both"/>
        <w:rPr>
          <w:rFonts w:ascii="Arial" w:hAnsi="Arial"/>
        </w:rPr>
      </w:pPr>
    </w:p>
    <w:p w:rsidR="003E368A" w:rsidRPr="00B37BAF" w:rsidRDefault="003E368A" w:rsidP="003E368A">
      <w:pPr>
        <w:ind w:left="6096"/>
        <w:rPr>
          <w:rFonts w:asciiTheme="minorHAnsi" w:hAnsiTheme="minorHAnsi" w:cstheme="minorHAnsi"/>
          <w:color w:val="333399"/>
          <w:sz w:val="22"/>
          <w:szCs w:val="22"/>
        </w:rPr>
      </w:pPr>
      <w:r w:rsidRPr="00B37BAF">
        <w:rPr>
          <w:rFonts w:asciiTheme="minorHAnsi" w:hAnsiTheme="minorHAnsi" w:cstheme="minorHAnsi"/>
          <w:color w:val="333399"/>
          <w:sz w:val="22"/>
          <w:szCs w:val="22"/>
        </w:rPr>
        <w:t xml:space="preserve">Signature du représentant du pouvoir adjudicateur, 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[NOM, Prénom du représentant de l’Adhérent Bénéfic</w:t>
      </w:r>
      <w:r w:rsidR="004E184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i</w:t>
      </w:r>
      <w:r w:rsidR="00B86D2E" w:rsidRPr="00B86D2E">
        <w:rPr>
          <w:rFonts w:asciiTheme="minorHAnsi" w:hAnsiTheme="minorHAnsi" w:cstheme="minorHAnsi"/>
          <w:color w:val="333399"/>
          <w:sz w:val="22"/>
          <w:szCs w:val="22"/>
          <w:highlight w:val="yellow"/>
        </w:rPr>
        <w:t>aire],</w:t>
      </w:r>
    </w:p>
    <w:p w:rsidR="00254710" w:rsidRDefault="00254710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noProof/>
          <w:color w:val="333399"/>
          <w:sz w:val="24"/>
          <w:szCs w:val="24"/>
        </w:rPr>
      </w:pPr>
    </w:p>
    <w:p w:rsidR="0046537F" w:rsidRDefault="0046537F" w:rsidP="00023DD5">
      <w:pPr>
        <w:tabs>
          <w:tab w:val="left" w:pos="5040"/>
        </w:tabs>
        <w:ind w:right="849"/>
        <w:jc w:val="right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0D1788" w:rsidRDefault="000D1788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5772B6" w:rsidRDefault="005772B6" w:rsidP="003F2F0F">
      <w:pPr>
        <w:tabs>
          <w:tab w:val="left" w:pos="5040"/>
        </w:tabs>
        <w:jc w:val="both"/>
        <w:rPr>
          <w:rFonts w:ascii="Arial" w:hAnsi="Arial" w:cs="Arial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3039" w:rsidRPr="00D73A82" w:rsidTr="009664C4">
        <w:tc>
          <w:tcPr>
            <w:tcW w:w="10419" w:type="dxa"/>
            <w:shd w:val="solid" w:color="66CCFF" w:fill="auto"/>
          </w:tcPr>
          <w:p w:rsidR="00743039" w:rsidRPr="00D73A82" w:rsidRDefault="00743039" w:rsidP="009664C4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H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C5A14"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D73A8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Notification du marché public ou de l’accord-cadre au titulaire.</w:t>
            </w:r>
          </w:p>
        </w:tc>
      </w:tr>
    </w:tbl>
    <w:p w:rsidR="00743039" w:rsidRDefault="00743039" w:rsidP="00743039">
      <w:pPr>
        <w:tabs>
          <w:tab w:val="left" w:pos="3402"/>
          <w:tab w:val="left" w:pos="6237"/>
          <w:tab w:val="left" w:pos="9072"/>
        </w:tabs>
        <w:jc w:val="both"/>
        <w:rPr>
          <w:rFonts w:ascii="Arial" w:hAnsi="Arial"/>
        </w:rPr>
      </w:pPr>
    </w:p>
    <w:p w:rsidR="00743039" w:rsidRDefault="00315330" w:rsidP="00743039">
      <w:pPr>
        <w:tabs>
          <w:tab w:val="left" w:pos="4608"/>
        </w:tabs>
        <w:jc w:val="both"/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26670</wp:posOffset>
                </wp:positionV>
                <wp:extent cx="6629400" cy="2743200"/>
                <wp:effectExtent l="5715" t="7620" r="13335" b="1143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6629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remise contre récépissé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 xml:space="preserve">Le titulaire signera la formule ci-dessous : 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2694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« </w:t>
                            </w:r>
                            <w:r>
                              <w:rPr>
                                <w:rFonts w:ascii="Arial" w:hAnsi="Arial"/>
                                <w:i/>
                                <w:iCs/>
                              </w:rPr>
                              <w:t>Reçue à titre de notification copie du présent marché public ou accord-cadre</w:t>
                            </w:r>
                            <w:r>
                              <w:rPr>
                                <w:rFonts w:ascii="Arial" w:hAnsi="Arial"/>
                              </w:rPr>
                              <w:t> »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A …………………………….……, le ………………………..</w:t>
                            </w: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  <w:rPr>
                                <w:rFonts w:ascii="Arial" w:hAnsi="Arial"/>
                              </w:rPr>
                            </w:pPr>
                          </w:p>
                          <w:p w:rsidR="00766C2D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jc w:val="both"/>
                            </w:pPr>
                            <w:r>
                              <w:rPr>
                                <w:rFonts w:ascii="Arial" w:hAnsi="Arial"/>
                              </w:rPr>
                              <w:tab/>
                              <w:t>Signature du titulaire,</w:t>
                            </w:r>
                          </w:p>
                          <w:p w:rsidR="00766C2D" w:rsidRDefault="00766C2D" w:rsidP="00FC5A1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2.55pt;margin-top:2.1pt;width:522pt;height:3in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">
                <v:textbox>
                  <w:txbxContent>
                    <w:p w:rsidR="00766C2D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remise contre récépissé</w:t>
                      </w:r>
                      <w:r w:rsidRPr="00743039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 :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 xml:space="preserve">Le titulaire signera la formule ci-dessous : 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2694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« </w:t>
                      </w:r>
                      <w:r>
                        <w:rPr>
                          <w:rFonts w:ascii="Arial" w:hAnsi="Arial"/>
                          <w:i/>
                          <w:iCs/>
                        </w:rPr>
                        <w:t>Reçue à titre de notification copie du présent marché public ou accord-cadre</w:t>
                      </w:r>
                      <w:r>
                        <w:rPr>
                          <w:rFonts w:ascii="Arial" w:hAnsi="Arial"/>
                        </w:rPr>
                        <w:t> »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  <w:r>
                        <w:rPr>
                          <w:rFonts w:ascii="Arial" w:hAnsi="Arial"/>
                        </w:rPr>
                        <w:tab/>
                        <w:t>A …………………………….……, le ………………………..</w:t>
                      </w: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  <w:rPr>
                          <w:rFonts w:ascii="Arial" w:hAnsi="Arial"/>
                        </w:rPr>
                      </w:pPr>
                    </w:p>
                    <w:p w:rsidR="00766C2D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jc w:val="both"/>
                      </w:pPr>
                      <w:r>
                        <w:rPr>
                          <w:rFonts w:ascii="Arial" w:hAnsi="Arial"/>
                        </w:rPr>
                        <w:tab/>
                        <w:t>Signature du titulaire,</w:t>
                      </w:r>
                    </w:p>
                    <w:p w:rsidR="00766C2D" w:rsidRDefault="00766C2D" w:rsidP="00FC5A14"/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4608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  <w:r>
        <w:rPr>
          <w:rFonts w:ascii="Arial" w:hAnsi="Arial"/>
        </w:rPr>
        <w:tab/>
      </w: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</w:rPr>
      </w:pPr>
    </w:p>
    <w:p w:rsidR="00743039" w:rsidRDefault="00743039" w:rsidP="00743039">
      <w:pPr>
        <w:tabs>
          <w:tab w:val="left" w:pos="6237"/>
        </w:tabs>
        <w:jc w:val="both"/>
        <w:rPr>
          <w:rFonts w:ascii="Arial" w:hAnsi="Arial"/>
          <w:sz w:val="16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315330" w:rsidP="00743039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16510</wp:posOffset>
                </wp:positionV>
                <wp:extent cx="6629400" cy="3314700"/>
                <wp:effectExtent l="5715" t="6985" r="13335" b="1206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3314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d’envoi en lettre recommandé avec accusé de réception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743039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(Coller dans ce cadre l'avis de réception postal, daté et signé par le titulaire du marché public ou de l’accord-cadre.)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margin-left:-2.55pt;margin-top:1.3pt;width:522pt;height:26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">
                <v:textbox>
                  <w:txbxContent>
                    <w:p w:rsidR="00766C2D" w:rsidRPr="00743039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d’envoi en lettre recommandé avec accusé de réception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743039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(Coller dans ce cadre l'avis de réception postal, daté et signé par le titulaire du marché public ou de l’accord-cadre.)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pStyle w:val="En-tte"/>
        <w:tabs>
          <w:tab w:val="clear" w:pos="4536"/>
          <w:tab w:val="clear" w:pos="9072"/>
        </w:tabs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743039">
      <w:pPr>
        <w:rPr>
          <w:rFonts w:ascii="Arial" w:hAnsi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315330" w:rsidP="003F2F0F">
      <w:pPr>
        <w:tabs>
          <w:tab w:val="left" w:pos="5040"/>
        </w:tabs>
        <w:jc w:val="both"/>
        <w:rPr>
          <w:rFonts w:ascii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115570</wp:posOffset>
                </wp:positionV>
                <wp:extent cx="6629400" cy="2286000"/>
                <wp:effectExtent l="5715" t="10795" r="13335" b="825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29400" cy="2286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C2D" w:rsidRPr="00743039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b/>
                                <w:bCs/>
                                <w:iCs/>
                              </w:rPr>
                            </w:pPr>
                            <w:r w:rsidRPr="00857F5A">
                              <w:rPr>
                                <w:rFonts w:ascii="Arial" w:hAnsi="Arial" w:cs="Arial"/>
                                <w:b/>
                                <w:color w:val="66CCFF"/>
                                <w:spacing w:val="-10"/>
                                <w:position w:val="-2"/>
                              </w:rPr>
                              <w:sym w:font="Wingdings" w:char="F06E"/>
                            </w:r>
                            <w:r w:rsidRPr="002A63A9">
                              <w:rPr>
                                <w:rFonts w:ascii="Arial" w:hAnsi="Arial" w:cs="Arial"/>
                                <w:spacing w:val="-10"/>
                                <w:position w:val="-2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En cas de notification par voie électronique</w:t>
                            </w:r>
                            <w:r w:rsidRPr="00743039">
                              <w:rPr>
                                <w:rFonts w:ascii="Arial" w:hAnsi="Arial"/>
                                <w:b/>
                                <w:bCs/>
                                <w:iCs/>
                                <w:sz w:val="22"/>
                                <w:szCs w:val="22"/>
                              </w:rPr>
                              <w:t> :</w:t>
                            </w:r>
                          </w:p>
                          <w:p w:rsidR="00766C2D" w:rsidRPr="000E58CF" w:rsidRDefault="00766C2D" w:rsidP="00FC5A14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both"/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</w:pP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 xml:space="preserve">(Indiquer la date et l’heure d’accusé de réception de la présente notification par le titulaire 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du marché public ou de l’accord</w:t>
                            </w:r>
                            <w:r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noBreakHyphen/>
                            </w:r>
                            <w:r w:rsidRPr="000E58CF">
                              <w:rPr>
                                <w:rFonts w:ascii="Arial" w:hAnsi="Arial"/>
                                <w:i/>
                                <w:sz w:val="18"/>
                                <w:szCs w:val="18"/>
                              </w:rPr>
                              <w:t>cadre.)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-2.55pt;margin-top:9.1pt;width:522pt;height:18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">
                <v:textbox>
                  <w:txbxContent>
                    <w:p w:rsidR="00766C2D" w:rsidRPr="00743039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b/>
                          <w:bCs/>
                          <w:iCs/>
                        </w:rPr>
                      </w:pPr>
                      <w:r w:rsidRPr="00857F5A">
                        <w:rPr>
                          <w:rFonts w:ascii="Arial" w:hAnsi="Arial" w:cs="Arial"/>
                          <w:b/>
                          <w:color w:val="66CCFF"/>
                          <w:spacing w:val="-10"/>
                          <w:position w:val="-2"/>
                        </w:rPr>
                        <w:sym w:font="Wingdings" w:char="F06E"/>
                      </w:r>
                      <w:r w:rsidRPr="002A63A9">
                        <w:rPr>
                          <w:rFonts w:ascii="Arial" w:hAnsi="Arial" w:cs="Arial"/>
                          <w:spacing w:val="-10"/>
                          <w:position w:val="-2"/>
                        </w:rPr>
                        <w:t xml:space="preserve">  </w:t>
                      </w:r>
                      <w:r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En cas de notification par voie électronique</w:t>
                      </w:r>
                      <w:r w:rsidRPr="00743039">
                        <w:rPr>
                          <w:rFonts w:ascii="Arial" w:hAnsi="Arial"/>
                          <w:b/>
                          <w:bCs/>
                          <w:iCs/>
                          <w:sz w:val="22"/>
                          <w:szCs w:val="22"/>
                        </w:rPr>
                        <w:t> :</w:t>
                      </w:r>
                    </w:p>
                    <w:p w:rsidR="00766C2D" w:rsidRPr="000E58CF" w:rsidRDefault="00766C2D" w:rsidP="00FC5A14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both"/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</w:pP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 xml:space="preserve">(Indiquer la date et l’heure d’accusé de réception de la présente notification par le titulaire 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du marché public ou de l’accord</w:t>
                      </w:r>
                      <w:r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noBreakHyphen/>
                      </w:r>
                      <w:r w:rsidRPr="000E58CF">
                        <w:rPr>
                          <w:rFonts w:ascii="Arial" w:hAnsi="Arial"/>
                          <w:i/>
                          <w:sz w:val="18"/>
                          <w:szCs w:val="18"/>
                        </w:rPr>
                        <w:t>cadre.)</w:t>
                      </w:r>
                    </w:p>
                  </w:txbxContent>
                </v:textbox>
              </v:rect>
            </w:pict>
          </mc:Fallback>
        </mc:AlternateContent>
      </w: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743039" w:rsidRDefault="00743039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46212C" w:rsidRDefault="0046212C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p w:rsidR="00DF0601" w:rsidRDefault="00DF0601" w:rsidP="003F2F0F">
      <w:pPr>
        <w:tabs>
          <w:tab w:val="left" w:pos="5040"/>
        </w:tabs>
        <w:jc w:val="both"/>
        <w:rPr>
          <w:rFonts w:ascii="Arial" w:hAnsi="Arial" w:cs="Arial"/>
        </w:rPr>
      </w:pPr>
    </w:p>
    <w:sectPr w:rsidR="00DF0601" w:rsidSect="004E569A">
      <w:headerReference w:type="default" r:id="rId13"/>
      <w:type w:val="continuous"/>
      <w:pgSz w:w="11907" w:h="16840" w:code="9"/>
      <w:pgMar w:top="567" w:right="851" w:bottom="567" w:left="851" w:header="45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07F8" w:rsidRDefault="003907F8">
      <w:r>
        <w:separator/>
      </w:r>
    </w:p>
  </w:endnote>
  <w:endnote w:type="continuationSeparator" w:id="0">
    <w:p w:rsidR="003907F8" w:rsidRDefault="0039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77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040"/>
      <w:gridCol w:w="4678"/>
      <w:gridCol w:w="851"/>
      <w:gridCol w:w="283"/>
      <w:gridCol w:w="162"/>
      <w:gridCol w:w="263"/>
    </w:tblGrid>
    <w:tr w:rsidR="00766C2D" w:rsidRPr="007B2303" w:rsidTr="00E47F05">
      <w:tc>
        <w:tcPr>
          <w:tcW w:w="4040" w:type="dxa"/>
          <w:shd w:val="solid" w:color="66CCFF" w:fill="auto"/>
          <w:vAlign w:val="center"/>
        </w:tcPr>
        <w:p w:rsidR="00766C2D" w:rsidRDefault="00766C2D">
          <w:pPr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NOTI5 – Notification du marché public</w:t>
          </w:r>
        </w:p>
        <w:p w:rsidR="00766C2D" w:rsidRPr="007B2303" w:rsidRDefault="00766C2D" w:rsidP="00FC5A14">
          <w:pPr>
            <w:ind w:left="851" w:firstLine="283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ou de l’accord-cadre</w:t>
          </w:r>
        </w:p>
      </w:tc>
      <w:tc>
        <w:tcPr>
          <w:tcW w:w="4678" w:type="dxa"/>
          <w:shd w:val="solid" w:color="66CCFF" w:fill="auto"/>
          <w:vAlign w:val="center"/>
        </w:tcPr>
        <w:p w:rsidR="00766C2D" w:rsidRPr="007B2303" w:rsidRDefault="00BD0B5D" w:rsidP="0046537F">
          <w:pPr>
            <w:jc w:val="center"/>
            <w:rPr>
              <w:rFonts w:ascii="Arial" w:hAnsi="Arial" w:cs="Arial"/>
              <w:b/>
              <w:bCs/>
              <w:i/>
            </w:rPr>
          </w:pPr>
          <w:r w:rsidRPr="0046537F">
            <w:rPr>
              <w:rFonts w:ascii="Arial" w:hAnsi="Arial" w:cs="Arial"/>
              <w:b/>
              <w:bCs/>
              <w:i/>
              <w:highlight w:val="yellow"/>
            </w:rPr>
            <w:t xml:space="preserve">Marché </w:t>
          </w:r>
          <w:r w:rsidR="0046537F" w:rsidRPr="0046537F">
            <w:rPr>
              <w:rFonts w:ascii="Arial" w:hAnsi="Arial" w:cs="Arial"/>
              <w:b/>
              <w:bCs/>
              <w:i/>
              <w:highlight w:val="yellow"/>
            </w:rPr>
            <w:t>20XX-XX</w:t>
          </w:r>
        </w:p>
      </w:tc>
      <w:tc>
        <w:tcPr>
          <w:tcW w:w="851" w:type="dxa"/>
          <w:shd w:val="solid" w:color="66CCFF" w:fill="auto"/>
          <w:vAlign w:val="center"/>
        </w:tcPr>
        <w:p w:rsidR="00766C2D" w:rsidRPr="007B2303" w:rsidRDefault="00766C2D">
          <w:pPr>
            <w:jc w:val="right"/>
            <w:rPr>
              <w:rFonts w:ascii="Arial" w:hAnsi="Arial" w:cs="Arial"/>
              <w:b/>
              <w:bCs/>
            </w:rPr>
          </w:pPr>
          <w:r>
            <w:rPr>
              <w:rFonts w:ascii="Arial" w:hAnsi="Arial" w:cs="Arial"/>
              <w:b/>
              <w:bCs/>
            </w:rPr>
            <w:t>P</w:t>
          </w:r>
          <w:r w:rsidRPr="007B2303">
            <w:rPr>
              <w:rFonts w:ascii="Arial" w:hAnsi="Arial" w:cs="Arial"/>
              <w:b/>
              <w:bCs/>
            </w:rPr>
            <w:t>age :</w:t>
          </w:r>
        </w:p>
      </w:tc>
      <w:tc>
        <w:tcPr>
          <w:tcW w:w="283" w:type="dxa"/>
          <w:shd w:val="solid" w:color="66CCFF" w:fill="auto"/>
          <w:vAlign w:val="center"/>
        </w:tcPr>
        <w:p w:rsidR="00766C2D" w:rsidRPr="007B2303" w:rsidRDefault="00260F98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Style w:val="Numrodepage"/>
              <w:rFonts w:ascii="Arial" w:hAnsi="Arial" w:cs="Arial"/>
              <w:b/>
            </w:rPr>
            <w:fldChar w:fldCharType="begin"/>
          </w:r>
          <w:r w:rsidR="00766C2D" w:rsidRPr="007B2303">
            <w:rPr>
              <w:rStyle w:val="Numrodepage"/>
              <w:rFonts w:ascii="Arial" w:hAnsi="Arial" w:cs="Arial"/>
              <w:b/>
            </w:rPr>
            <w:instrText xml:space="preserve"> PAGE </w:instrText>
          </w:r>
          <w:r w:rsidRPr="007B2303">
            <w:rPr>
              <w:rStyle w:val="Numrodepage"/>
              <w:rFonts w:ascii="Arial" w:hAnsi="Arial" w:cs="Arial"/>
              <w:b/>
            </w:rPr>
            <w:fldChar w:fldCharType="separate"/>
          </w:r>
          <w:r w:rsidR="002755EA">
            <w:rPr>
              <w:rStyle w:val="Numrodepage"/>
              <w:rFonts w:ascii="Arial" w:hAnsi="Arial" w:cs="Arial"/>
              <w:b/>
              <w:noProof/>
            </w:rPr>
            <w:t>1</w:t>
          </w:r>
          <w:r w:rsidRPr="007B2303">
            <w:rPr>
              <w:rStyle w:val="Numrodepage"/>
              <w:rFonts w:ascii="Arial" w:hAnsi="Arial" w:cs="Arial"/>
              <w:b/>
            </w:rPr>
            <w:fldChar w:fldCharType="end"/>
          </w:r>
        </w:p>
      </w:tc>
      <w:tc>
        <w:tcPr>
          <w:tcW w:w="162" w:type="dxa"/>
          <w:shd w:val="solid" w:color="66CCFF" w:fill="auto"/>
          <w:vAlign w:val="center"/>
        </w:tcPr>
        <w:p w:rsidR="00766C2D" w:rsidRPr="007B2303" w:rsidRDefault="00766C2D">
          <w:pPr>
            <w:jc w:val="center"/>
            <w:rPr>
              <w:rFonts w:ascii="Arial" w:hAnsi="Arial" w:cs="Arial"/>
              <w:b/>
              <w:bCs/>
            </w:rPr>
          </w:pPr>
          <w:r w:rsidRPr="007B2303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263" w:type="dxa"/>
          <w:shd w:val="solid" w:color="66CCFF" w:fill="auto"/>
          <w:vAlign w:val="center"/>
        </w:tcPr>
        <w:p w:rsidR="00766C2D" w:rsidRPr="007B2303" w:rsidRDefault="003907F8">
          <w:pPr>
            <w:jc w:val="center"/>
            <w:rPr>
              <w:rFonts w:ascii="Arial" w:hAnsi="Arial" w:cs="Arial"/>
              <w:b/>
              <w:bCs/>
            </w:rPr>
          </w:pPr>
          <w:r>
            <w:fldChar w:fldCharType="begin"/>
          </w:r>
          <w:r>
            <w:instrText xml:space="preserve"> NUMPAGES  \* MERGEFORMAT </w:instrText>
          </w:r>
          <w:r>
            <w:fldChar w:fldCharType="separate"/>
          </w:r>
          <w:r w:rsidR="002755EA" w:rsidRPr="002755EA">
            <w:rPr>
              <w:rFonts w:ascii="Arial" w:hAnsi="Arial" w:cs="Arial"/>
              <w:b/>
              <w:noProof/>
            </w:rPr>
            <w:t>3</w:t>
          </w:r>
          <w:r>
            <w:rPr>
              <w:rFonts w:ascii="Arial" w:hAnsi="Arial" w:cs="Arial"/>
              <w:b/>
              <w:noProof/>
            </w:rPr>
            <w:fldChar w:fldCharType="end"/>
          </w:r>
        </w:p>
      </w:tc>
    </w:tr>
  </w:tbl>
  <w:p w:rsidR="00766C2D" w:rsidRPr="007B2303" w:rsidRDefault="00766C2D">
    <w:pPr>
      <w:pStyle w:val="Pieddepage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07F8" w:rsidRDefault="003907F8">
      <w:r>
        <w:separator/>
      </w:r>
    </w:p>
  </w:footnote>
  <w:footnote w:type="continuationSeparator" w:id="0">
    <w:p w:rsidR="003907F8" w:rsidRDefault="003907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>
          <wp:extent cx="1028700" cy="600075"/>
          <wp:effectExtent l="1905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</w:rPr>
    </w:pPr>
  </w:p>
  <w:p w:rsidR="00766C2D" w:rsidRDefault="00766C2D" w:rsidP="005B3552">
    <w:pPr>
      <w:pStyle w:val="Pieddepage"/>
      <w:tabs>
        <w:tab w:val="clear" w:pos="4536"/>
        <w:tab w:val="clear" w:pos="9072"/>
      </w:tabs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MINISTERE DE L’ECONOMIE, DE L’INDUSTRIE ET DE L’EMPLOI</w:t>
    </w:r>
  </w:p>
  <w:p w:rsidR="00766C2D" w:rsidRDefault="00766C2D" w:rsidP="005B3552">
    <w:pPr>
      <w:pStyle w:val="En-tte"/>
      <w:jc w:val="center"/>
    </w:pPr>
    <w:r w:rsidRPr="00E514B0">
      <w:rPr>
        <w:rFonts w:ascii="Arial" w:hAnsi="Arial" w:cs="Arial"/>
        <w:b/>
        <w:sz w:val="18"/>
        <w:szCs w:val="18"/>
      </w:rPr>
      <w:t>Di</w:t>
    </w:r>
    <w:r>
      <w:rPr>
        <w:rFonts w:ascii="Arial" w:hAnsi="Arial" w:cs="Arial"/>
        <w:b/>
        <w:sz w:val="18"/>
        <w:szCs w:val="18"/>
      </w:rPr>
      <w:t>rection des Affaires Juridiques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6C2D" w:rsidRDefault="00766C2D" w:rsidP="00C51AEB">
    <w:pPr>
      <w:pStyle w:val="En-tte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A357C"/>
    <w:multiLevelType w:val="hybridMultilevel"/>
    <w:tmpl w:val="4794501E"/>
    <w:lvl w:ilvl="0" w:tplc="040C0005">
      <w:start w:val="1"/>
      <w:numFmt w:val="bullet"/>
      <w:lvlText w:val=""/>
      <w:lvlJc w:val="left"/>
      <w:pPr>
        <w:tabs>
          <w:tab w:val="num" w:pos="3762"/>
        </w:tabs>
        <w:ind w:left="37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482"/>
        </w:tabs>
        <w:ind w:left="4482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5202"/>
        </w:tabs>
        <w:ind w:left="52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922"/>
        </w:tabs>
        <w:ind w:left="59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642"/>
        </w:tabs>
        <w:ind w:left="6642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362"/>
        </w:tabs>
        <w:ind w:left="73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8082"/>
        </w:tabs>
        <w:ind w:left="80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802"/>
        </w:tabs>
        <w:ind w:left="8802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522"/>
        </w:tabs>
        <w:ind w:left="9522" w:hanging="360"/>
      </w:pPr>
      <w:rPr>
        <w:rFonts w:ascii="Wingdings" w:hAnsi="Wingdings" w:hint="default"/>
      </w:rPr>
    </w:lvl>
  </w:abstractNum>
  <w:abstractNum w:abstractNumId="1" w15:restartNumberingAfterBreak="0">
    <w:nsid w:val="282973ED"/>
    <w:multiLevelType w:val="hybridMultilevel"/>
    <w:tmpl w:val="1E502958"/>
    <w:lvl w:ilvl="0" w:tplc="17B25A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C7E50"/>
    <w:multiLevelType w:val="hybridMultilevel"/>
    <w:tmpl w:val="2DE07016"/>
    <w:lvl w:ilvl="0" w:tplc="040C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4A13F9D"/>
    <w:multiLevelType w:val="hybridMultilevel"/>
    <w:tmpl w:val="B4D61CD2"/>
    <w:lvl w:ilvl="0" w:tplc="040C0003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43A67DF3"/>
    <w:multiLevelType w:val="hybridMultilevel"/>
    <w:tmpl w:val="544C528C"/>
    <w:lvl w:ilvl="0" w:tplc="040C0001">
      <w:start w:val="1"/>
      <w:numFmt w:val="bullet"/>
      <w:lvlText w:val=""/>
      <w:lvlJc w:val="left"/>
      <w:pPr>
        <w:tabs>
          <w:tab w:val="num" w:pos="996"/>
        </w:tabs>
        <w:ind w:left="99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716"/>
        </w:tabs>
        <w:ind w:left="171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436"/>
        </w:tabs>
        <w:ind w:left="2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156"/>
        </w:tabs>
        <w:ind w:left="3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76"/>
        </w:tabs>
        <w:ind w:left="387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96"/>
        </w:tabs>
        <w:ind w:left="4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16"/>
        </w:tabs>
        <w:ind w:left="5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036"/>
        </w:tabs>
        <w:ind w:left="603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756"/>
        </w:tabs>
        <w:ind w:left="6756" w:hanging="360"/>
      </w:pPr>
      <w:rPr>
        <w:rFonts w:ascii="Wingdings" w:hAnsi="Wingdings" w:hint="default"/>
      </w:rPr>
    </w:lvl>
  </w:abstractNum>
  <w:abstractNum w:abstractNumId="5" w15:restartNumberingAfterBreak="0">
    <w:nsid w:val="453251C3"/>
    <w:multiLevelType w:val="hybridMultilevel"/>
    <w:tmpl w:val="0E484B5E"/>
    <w:lvl w:ilvl="0" w:tplc="754A3058">
      <w:start w:val="6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  <w:color w:val="66CCFF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62643"/>
    <w:multiLevelType w:val="hybridMultilevel"/>
    <w:tmpl w:val="2A4273BA"/>
    <w:lvl w:ilvl="0" w:tplc="1CB23B24">
      <w:start w:val="1"/>
      <w:numFmt w:val="bullet"/>
      <w:lvlText w:val="-"/>
      <w:lvlJc w:val="left"/>
      <w:pPr>
        <w:tabs>
          <w:tab w:val="num" w:pos="1290"/>
        </w:tabs>
        <w:ind w:left="1290" w:hanging="360"/>
      </w:pPr>
      <w:rPr>
        <w:rFonts w:ascii="Courier New" w:hAnsi="Courier New" w:hint="default"/>
      </w:rPr>
    </w:lvl>
    <w:lvl w:ilvl="1" w:tplc="040C0001">
      <w:start w:val="1"/>
      <w:numFmt w:val="bullet"/>
      <w:lvlText w:val=""/>
      <w:lvlJc w:val="left"/>
      <w:pPr>
        <w:tabs>
          <w:tab w:val="num" w:pos="2010"/>
        </w:tabs>
        <w:ind w:left="201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7" w15:restartNumberingAfterBreak="0">
    <w:nsid w:val="58FA3289"/>
    <w:multiLevelType w:val="singleLevel"/>
    <w:tmpl w:val="D272102A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5A233C8B"/>
    <w:multiLevelType w:val="hybridMultilevel"/>
    <w:tmpl w:val="B33A512C"/>
    <w:lvl w:ilvl="0" w:tplc="1F2A0D5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9D66D3"/>
    <w:multiLevelType w:val="hybridMultilevel"/>
    <w:tmpl w:val="CE5AF5DA"/>
    <w:lvl w:ilvl="0" w:tplc="040C0005">
      <w:start w:val="1"/>
      <w:numFmt w:val="bullet"/>
      <w:lvlText w:val=""/>
      <w:lvlJc w:val="left"/>
      <w:pPr>
        <w:tabs>
          <w:tab w:val="num" w:pos="1536"/>
        </w:tabs>
        <w:ind w:left="15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56"/>
        </w:tabs>
        <w:ind w:left="2256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76"/>
        </w:tabs>
        <w:ind w:left="29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96"/>
        </w:tabs>
        <w:ind w:left="36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416"/>
        </w:tabs>
        <w:ind w:left="4416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36"/>
        </w:tabs>
        <w:ind w:left="51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56"/>
        </w:tabs>
        <w:ind w:left="58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76"/>
        </w:tabs>
        <w:ind w:left="6576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96"/>
        </w:tabs>
        <w:ind w:left="7296" w:hanging="360"/>
      </w:pPr>
      <w:rPr>
        <w:rFonts w:ascii="Wingdings" w:hAnsi="Wingdings" w:hint="default"/>
      </w:rPr>
    </w:lvl>
  </w:abstractNum>
  <w:abstractNum w:abstractNumId="11" w15:restartNumberingAfterBreak="0">
    <w:nsid w:val="7BA65576"/>
    <w:multiLevelType w:val="hybridMultilevel"/>
    <w:tmpl w:val="C7E88D64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F14A04"/>
    <w:multiLevelType w:val="hybridMultilevel"/>
    <w:tmpl w:val="B76EA1F6"/>
    <w:lvl w:ilvl="0" w:tplc="040C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13" w15:restartNumberingAfterBreak="0">
    <w:nsid w:val="7F8E43C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3"/>
  </w:num>
  <w:num w:numId="3">
    <w:abstractNumId w:val="7"/>
  </w:num>
  <w:num w:numId="4">
    <w:abstractNumId w:val="1"/>
  </w:num>
  <w:num w:numId="5">
    <w:abstractNumId w:val="10"/>
  </w:num>
  <w:num w:numId="6">
    <w:abstractNumId w:val="3"/>
  </w:num>
  <w:num w:numId="7">
    <w:abstractNumId w:val="6"/>
  </w:num>
  <w:num w:numId="8">
    <w:abstractNumId w:val="11"/>
  </w:num>
  <w:num w:numId="9">
    <w:abstractNumId w:val="0"/>
  </w:num>
  <w:num w:numId="10">
    <w:abstractNumId w:val="2"/>
  </w:num>
  <w:num w:numId="11">
    <w:abstractNumId w:val="12"/>
  </w:num>
  <w:num w:numId="12">
    <w:abstractNumId w:val="5"/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BDC"/>
    <w:rsid w:val="000007EE"/>
    <w:rsid w:val="000030C1"/>
    <w:rsid w:val="00006037"/>
    <w:rsid w:val="00006308"/>
    <w:rsid w:val="00022650"/>
    <w:rsid w:val="00023DD5"/>
    <w:rsid w:val="000328A6"/>
    <w:rsid w:val="00036E9A"/>
    <w:rsid w:val="000449EB"/>
    <w:rsid w:val="0004641E"/>
    <w:rsid w:val="00050991"/>
    <w:rsid w:val="00056FC5"/>
    <w:rsid w:val="000636CB"/>
    <w:rsid w:val="000668B7"/>
    <w:rsid w:val="00067629"/>
    <w:rsid w:val="0007108B"/>
    <w:rsid w:val="00074ACF"/>
    <w:rsid w:val="00082A56"/>
    <w:rsid w:val="0009032E"/>
    <w:rsid w:val="000923E4"/>
    <w:rsid w:val="000A03E3"/>
    <w:rsid w:val="000B4952"/>
    <w:rsid w:val="000B7D23"/>
    <w:rsid w:val="000C047B"/>
    <w:rsid w:val="000C14F8"/>
    <w:rsid w:val="000D1788"/>
    <w:rsid w:val="000D4AAF"/>
    <w:rsid w:val="000E3242"/>
    <w:rsid w:val="000E49CD"/>
    <w:rsid w:val="000E58CF"/>
    <w:rsid w:val="000E677C"/>
    <w:rsid w:val="000F2B2F"/>
    <w:rsid w:val="000F52AE"/>
    <w:rsid w:val="001019F2"/>
    <w:rsid w:val="00102546"/>
    <w:rsid w:val="00107D73"/>
    <w:rsid w:val="00111520"/>
    <w:rsid w:val="001170C4"/>
    <w:rsid w:val="001204D8"/>
    <w:rsid w:val="00121B10"/>
    <w:rsid w:val="00123CBB"/>
    <w:rsid w:val="00126E86"/>
    <w:rsid w:val="00145CB4"/>
    <w:rsid w:val="00165477"/>
    <w:rsid w:val="00173018"/>
    <w:rsid w:val="00175462"/>
    <w:rsid w:val="00180407"/>
    <w:rsid w:val="00186015"/>
    <w:rsid w:val="001A062F"/>
    <w:rsid w:val="001A2586"/>
    <w:rsid w:val="001E0CE0"/>
    <w:rsid w:val="001E0F43"/>
    <w:rsid w:val="001E213B"/>
    <w:rsid w:val="001F123D"/>
    <w:rsid w:val="001F607A"/>
    <w:rsid w:val="002028AE"/>
    <w:rsid w:val="0021391F"/>
    <w:rsid w:val="002170EA"/>
    <w:rsid w:val="00223AAA"/>
    <w:rsid w:val="0023786B"/>
    <w:rsid w:val="00241A6D"/>
    <w:rsid w:val="00250E5B"/>
    <w:rsid w:val="0025210B"/>
    <w:rsid w:val="00254710"/>
    <w:rsid w:val="002551BF"/>
    <w:rsid w:val="00256A5D"/>
    <w:rsid w:val="00257425"/>
    <w:rsid w:val="00260F98"/>
    <w:rsid w:val="00262801"/>
    <w:rsid w:val="00263E2E"/>
    <w:rsid w:val="00264979"/>
    <w:rsid w:val="002701E5"/>
    <w:rsid w:val="002727A5"/>
    <w:rsid w:val="002755EA"/>
    <w:rsid w:val="002855AE"/>
    <w:rsid w:val="00293AE6"/>
    <w:rsid w:val="0029645E"/>
    <w:rsid w:val="002973DA"/>
    <w:rsid w:val="002A19BA"/>
    <w:rsid w:val="002A1BB5"/>
    <w:rsid w:val="002A63A9"/>
    <w:rsid w:val="002B2ACC"/>
    <w:rsid w:val="002C58C0"/>
    <w:rsid w:val="002D23C4"/>
    <w:rsid w:val="002D5277"/>
    <w:rsid w:val="002E7D14"/>
    <w:rsid w:val="0030051E"/>
    <w:rsid w:val="00310730"/>
    <w:rsid w:val="00312B98"/>
    <w:rsid w:val="00314AD9"/>
    <w:rsid w:val="00315330"/>
    <w:rsid w:val="0032062C"/>
    <w:rsid w:val="00322FB8"/>
    <w:rsid w:val="0032546D"/>
    <w:rsid w:val="003263C1"/>
    <w:rsid w:val="00330FF5"/>
    <w:rsid w:val="00340CE1"/>
    <w:rsid w:val="003414A8"/>
    <w:rsid w:val="00341A27"/>
    <w:rsid w:val="0036659F"/>
    <w:rsid w:val="0037268B"/>
    <w:rsid w:val="00377EA0"/>
    <w:rsid w:val="003907F8"/>
    <w:rsid w:val="00390B28"/>
    <w:rsid w:val="003A18B3"/>
    <w:rsid w:val="003C032A"/>
    <w:rsid w:val="003C408E"/>
    <w:rsid w:val="003C5A1D"/>
    <w:rsid w:val="003D69C5"/>
    <w:rsid w:val="003E368A"/>
    <w:rsid w:val="003F1AB8"/>
    <w:rsid w:val="003F2F0F"/>
    <w:rsid w:val="004137F4"/>
    <w:rsid w:val="00416AA3"/>
    <w:rsid w:val="00422977"/>
    <w:rsid w:val="004338AE"/>
    <w:rsid w:val="004379C5"/>
    <w:rsid w:val="00455835"/>
    <w:rsid w:val="0046212C"/>
    <w:rsid w:val="0046537F"/>
    <w:rsid w:val="00470689"/>
    <w:rsid w:val="00474F3B"/>
    <w:rsid w:val="004A592E"/>
    <w:rsid w:val="004C18F7"/>
    <w:rsid w:val="004E02AF"/>
    <w:rsid w:val="004E184E"/>
    <w:rsid w:val="004E2580"/>
    <w:rsid w:val="004E2AFE"/>
    <w:rsid w:val="004E569A"/>
    <w:rsid w:val="004E5BED"/>
    <w:rsid w:val="004E77CA"/>
    <w:rsid w:val="004E7BEE"/>
    <w:rsid w:val="004F48AD"/>
    <w:rsid w:val="004F5EFD"/>
    <w:rsid w:val="005006A3"/>
    <w:rsid w:val="0050420A"/>
    <w:rsid w:val="00504450"/>
    <w:rsid w:val="00511F68"/>
    <w:rsid w:val="00520A01"/>
    <w:rsid w:val="00523642"/>
    <w:rsid w:val="00532EFA"/>
    <w:rsid w:val="00541C57"/>
    <w:rsid w:val="00542530"/>
    <w:rsid w:val="00542D32"/>
    <w:rsid w:val="0054673A"/>
    <w:rsid w:val="00554C0E"/>
    <w:rsid w:val="00562E09"/>
    <w:rsid w:val="00565F80"/>
    <w:rsid w:val="005661A4"/>
    <w:rsid w:val="00570289"/>
    <w:rsid w:val="00570EA2"/>
    <w:rsid w:val="005772B6"/>
    <w:rsid w:val="00577410"/>
    <w:rsid w:val="0058095B"/>
    <w:rsid w:val="005920C7"/>
    <w:rsid w:val="00596795"/>
    <w:rsid w:val="00596B28"/>
    <w:rsid w:val="005B12E7"/>
    <w:rsid w:val="005B2B3D"/>
    <w:rsid w:val="005B3552"/>
    <w:rsid w:val="005D157D"/>
    <w:rsid w:val="005E4997"/>
    <w:rsid w:val="005E6CF0"/>
    <w:rsid w:val="005F0F1B"/>
    <w:rsid w:val="005F2592"/>
    <w:rsid w:val="0060251E"/>
    <w:rsid w:val="00605EDB"/>
    <w:rsid w:val="006125D3"/>
    <w:rsid w:val="006207D5"/>
    <w:rsid w:val="006321CE"/>
    <w:rsid w:val="00632F19"/>
    <w:rsid w:val="00633A8E"/>
    <w:rsid w:val="00635B8A"/>
    <w:rsid w:val="00646D4A"/>
    <w:rsid w:val="00654C26"/>
    <w:rsid w:val="0066235F"/>
    <w:rsid w:val="00670F6A"/>
    <w:rsid w:val="00675255"/>
    <w:rsid w:val="00677945"/>
    <w:rsid w:val="00687315"/>
    <w:rsid w:val="00692BC4"/>
    <w:rsid w:val="006977DE"/>
    <w:rsid w:val="00697DBC"/>
    <w:rsid w:val="006A44EB"/>
    <w:rsid w:val="006B05FA"/>
    <w:rsid w:val="006B4BEB"/>
    <w:rsid w:val="006D07D0"/>
    <w:rsid w:val="006F42BB"/>
    <w:rsid w:val="006F42D2"/>
    <w:rsid w:val="006F6CE2"/>
    <w:rsid w:val="00700F82"/>
    <w:rsid w:val="007108E2"/>
    <w:rsid w:val="00715379"/>
    <w:rsid w:val="00717554"/>
    <w:rsid w:val="00720CF6"/>
    <w:rsid w:val="007252D4"/>
    <w:rsid w:val="00725D4A"/>
    <w:rsid w:val="00734AA3"/>
    <w:rsid w:val="00743039"/>
    <w:rsid w:val="00750C6C"/>
    <w:rsid w:val="007517F2"/>
    <w:rsid w:val="007524FA"/>
    <w:rsid w:val="0075437A"/>
    <w:rsid w:val="00766C2D"/>
    <w:rsid w:val="00766D68"/>
    <w:rsid w:val="007829D7"/>
    <w:rsid w:val="00793703"/>
    <w:rsid w:val="0079685D"/>
    <w:rsid w:val="00797063"/>
    <w:rsid w:val="007A1D78"/>
    <w:rsid w:val="007A4638"/>
    <w:rsid w:val="007A5812"/>
    <w:rsid w:val="007B2303"/>
    <w:rsid w:val="007B4F63"/>
    <w:rsid w:val="007C15E0"/>
    <w:rsid w:val="007D3CA2"/>
    <w:rsid w:val="007D41DA"/>
    <w:rsid w:val="007D7495"/>
    <w:rsid w:val="007E2732"/>
    <w:rsid w:val="007E4016"/>
    <w:rsid w:val="007F0AAC"/>
    <w:rsid w:val="007F2E3D"/>
    <w:rsid w:val="008045EF"/>
    <w:rsid w:val="00804D64"/>
    <w:rsid w:val="00806DF1"/>
    <w:rsid w:val="00816FA4"/>
    <w:rsid w:val="0083231C"/>
    <w:rsid w:val="00835611"/>
    <w:rsid w:val="008444F3"/>
    <w:rsid w:val="00854E11"/>
    <w:rsid w:val="00857F5A"/>
    <w:rsid w:val="008635B3"/>
    <w:rsid w:val="00863EA5"/>
    <w:rsid w:val="00865FE8"/>
    <w:rsid w:val="00872BA3"/>
    <w:rsid w:val="0087682A"/>
    <w:rsid w:val="00896E21"/>
    <w:rsid w:val="008A0841"/>
    <w:rsid w:val="008A77DE"/>
    <w:rsid w:val="008A7841"/>
    <w:rsid w:val="008C4D14"/>
    <w:rsid w:val="008C7FE9"/>
    <w:rsid w:val="008E7B37"/>
    <w:rsid w:val="008F0F00"/>
    <w:rsid w:val="008F27B7"/>
    <w:rsid w:val="008F3BCB"/>
    <w:rsid w:val="008F4D63"/>
    <w:rsid w:val="008F5342"/>
    <w:rsid w:val="008F6E7E"/>
    <w:rsid w:val="008F7793"/>
    <w:rsid w:val="00911EFF"/>
    <w:rsid w:val="00916F60"/>
    <w:rsid w:val="00921016"/>
    <w:rsid w:val="00930179"/>
    <w:rsid w:val="009535D5"/>
    <w:rsid w:val="00954EAC"/>
    <w:rsid w:val="00961464"/>
    <w:rsid w:val="00963ADA"/>
    <w:rsid w:val="009664C4"/>
    <w:rsid w:val="00970F54"/>
    <w:rsid w:val="00977639"/>
    <w:rsid w:val="00986D13"/>
    <w:rsid w:val="00986E69"/>
    <w:rsid w:val="00987ED2"/>
    <w:rsid w:val="00994367"/>
    <w:rsid w:val="009A1D89"/>
    <w:rsid w:val="009A500E"/>
    <w:rsid w:val="009A5E0C"/>
    <w:rsid w:val="009A7A52"/>
    <w:rsid w:val="009B44FD"/>
    <w:rsid w:val="009B54E2"/>
    <w:rsid w:val="009C23FB"/>
    <w:rsid w:val="009D08D9"/>
    <w:rsid w:val="009D1EA5"/>
    <w:rsid w:val="009D25E9"/>
    <w:rsid w:val="009D4073"/>
    <w:rsid w:val="009E18E0"/>
    <w:rsid w:val="009E511D"/>
    <w:rsid w:val="009E5AE7"/>
    <w:rsid w:val="009F1D2B"/>
    <w:rsid w:val="009F2F56"/>
    <w:rsid w:val="009F46B4"/>
    <w:rsid w:val="00A0183E"/>
    <w:rsid w:val="00A036B0"/>
    <w:rsid w:val="00A1090A"/>
    <w:rsid w:val="00A20534"/>
    <w:rsid w:val="00A232E2"/>
    <w:rsid w:val="00A254BD"/>
    <w:rsid w:val="00A274DE"/>
    <w:rsid w:val="00A32B8F"/>
    <w:rsid w:val="00A437BB"/>
    <w:rsid w:val="00A527E6"/>
    <w:rsid w:val="00A55A01"/>
    <w:rsid w:val="00A620C1"/>
    <w:rsid w:val="00A6564D"/>
    <w:rsid w:val="00A66C23"/>
    <w:rsid w:val="00A72297"/>
    <w:rsid w:val="00A7303A"/>
    <w:rsid w:val="00A75D2B"/>
    <w:rsid w:val="00A76E1C"/>
    <w:rsid w:val="00A84985"/>
    <w:rsid w:val="00A90DCF"/>
    <w:rsid w:val="00AA4BE7"/>
    <w:rsid w:val="00AA6DE1"/>
    <w:rsid w:val="00AB0E7C"/>
    <w:rsid w:val="00AB22E5"/>
    <w:rsid w:val="00AB3970"/>
    <w:rsid w:val="00AD634C"/>
    <w:rsid w:val="00B10C2A"/>
    <w:rsid w:val="00B119B6"/>
    <w:rsid w:val="00B21C7B"/>
    <w:rsid w:val="00B37854"/>
    <w:rsid w:val="00B43011"/>
    <w:rsid w:val="00B43D60"/>
    <w:rsid w:val="00B448A7"/>
    <w:rsid w:val="00B448F6"/>
    <w:rsid w:val="00B45C6E"/>
    <w:rsid w:val="00B45DB6"/>
    <w:rsid w:val="00B57DAD"/>
    <w:rsid w:val="00B67F24"/>
    <w:rsid w:val="00B74FBA"/>
    <w:rsid w:val="00B80998"/>
    <w:rsid w:val="00B81033"/>
    <w:rsid w:val="00B86D2E"/>
    <w:rsid w:val="00B90D85"/>
    <w:rsid w:val="00BA5568"/>
    <w:rsid w:val="00BA5D85"/>
    <w:rsid w:val="00BA67D2"/>
    <w:rsid w:val="00BB13DD"/>
    <w:rsid w:val="00BB64DC"/>
    <w:rsid w:val="00BC33E6"/>
    <w:rsid w:val="00BC6D80"/>
    <w:rsid w:val="00BC7957"/>
    <w:rsid w:val="00BD03C6"/>
    <w:rsid w:val="00BD0B5D"/>
    <w:rsid w:val="00BD2427"/>
    <w:rsid w:val="00BD4F51"/>
    <w:rsid w:val="00BD7F25"/>
    <w:rsid w:val="00BE20FA"/>
    <w:rsid w:val="00BE29D1"/>
    <w:rsid w:val="00BE443E"/>
    <w:rsid w:val="00BE7287"/>
    <w:rsid w:val="00BF5869"/>
    <w:rsid w:val="00BF7A09"/>
    <w:rsid w:val="00C05631"/>
    <w:rsid w:val="00C22C48"/>
    <w:rsid w:val="00C30A4E"/>
    <w:rsid w:val="00C33EF4"/>
    <w:rsid w:val="00C43D12"/>
    <w:rsid w:val="00C46E99"/>
    <w:rsid w:val="00C51AEB"/>
    <w:rsid w:val="00C66E93"/>
    <w:rsid w:val="00C66F87"/>
    <w:rsid w:val="00C70F31"/>
    <w:rsid w:val="00C7667E"/>
    <w:rsid w:val="00C7784A"/>
    <w:rsid w:val="00C8136E"/>
    <w:rsid w:val="00C82363"/>
    <w:rsid w:val="00C94350"/>
    <w:rsid w:val="00C96907"/>
    <w:rsid w:val="00C97479"/>
    <w:rsid w:val="00CA2BDC"/>
    <w:rsid w:val="00CB7CB1"/>
    <w:rsid w:val="00CC2641"/>
    <w:rsid w:val="00CC3917"/>
    <w:rsid w:val="00CE2B09"/>
    <w:rsid w:val="00CE4DB9"/>
    <w:rsid w:val="00CF0223"/>
    <w:rsid w:val="00D02ABE"/>
    <w:rsid w:val="00D07C4D"/>
    <w:rsid w:val="00D226B7"/>
    <w:rsid w:val="00D230B7"/>
    <w:rsid w:val="00D27678"/>
    <w:rsid w:val="00D33D01"/>
    <w:rsid w:val="00D439E3"/>
    <w:rsid w:val="00D475D0"/>
    <w:rsid w:val="00D60BF0"/>
    <w:rsid w:val="00D64E66"/>
    <w:rsid w:val="00D66896"/>
    <w:rsid w:val="00D72B0E"/>
    <w:rsid w:val="00D73A82"/>
    <w:rsid w:val="00D74666"/>
    <w:rsid w:val="00DC7CDE"/>
    <w:rsid w:val="00DF0601"/>
    <w:rsid w:val="00E00A3A"/>
    <w:rsid w:val="00E01D9D"/>
    <w:rsid w:val="00E120C0"/>
    <w:rsid w:val="00E13129"/>
    <w:rsid w:val="00E17E7A"/>
    <w:rsid w:val="00E231E4"/>
    <w:rsid w:val="00E374AE"/>
    <w:rsid w:val="00E42396"/>
    <w:rsid w:val="00E45669"/>
    <w:rsid w:val="00E4730F"/>
    <w:rsid w:val="00E47F05"/>
    <w:rsid w:val="00E514B0"/>
    <w:rsid w:val="00E61E2D"/>
    <w:rsid w:val="00E67A0B"/>
    <w:rsid w:val="00E82707"/>
    <w:rsid w:val="00E91377"/>
    <w:rsid w:val="00E92219"/>
    <w:rsid w:val="00E9242B"/>
    <w:rsid w:val="00E94F3E"/>
    <w:rsid w:val="00EA1D35"/>
    <w:rsid w:val="00EA38E7"/>
    <w:rsid w:val="00EA3CAC"/>
    <w:rsid w:val="00EA6198"/>
    <w:rsid w:val="00EB3301"/>
    <w:rsid w:val="00EC0B16"/>
    <w:rsid w:val="00EC7F51"/>
    <w:rsid w:val="00ED2279"/>
    <w:rsid w:val="00ED43E8"/>
    <w:rsid w:val="00EE22C6"/>
    <w:rsid w:val="00EE34E9"/>
    <w:rsid w:val="00EE50B8"/>
    <w:rsid w:val="00F07007"/>
    <w:rsid w:val="00F10CCE"/>
    <w:rsid w:val="00F11583"/>
    <w:rsid w:val="00F12901"/>
    <w:rsid w:val="00F2636B"/>
    <w:rsid w:val="00F32830"/>
    <w:rsid w:val="00F34356"/>
    <w:rsid w:val="00F35179"/>
    <w:rsid w:val="00F3601A"/>
    <w:rsid w:val="00F42AC4"/>
    <w:rsid w:val="00F446B5"/>
    <w:rsid w:val="00F45FB6"/>
    <w:rsid w:val="00F82ABB"/>
    <w:rsid w:val="00F90042"/>
    <w:rsid w:val="00F93564"/>
    <w:rsid w:val="00FA05CE"/>
    <w:rsid w:val="00FA4E68"/>
    <w:rsid w:val="00FA6FFA"/>
    <w:rsid w:val="00FB55BA"/>
    <w:rsid w:val="00FB6E2A"/>
    <w:rsid w:val="00FC2DDC"/>
    <w:rsid w:val="00FC5A14"/>
    <w:rsid w:val="00FC7FC1"/>
    <w:rsid w:val="00FD281B"/>
    <w:rsid w:val="00FD53D2"/>
    <w:rsid w:val="00FD54BA"/>
    <w:rsid w:val="00FD554A"/>
    <w:rsid w:val="00FE138A"/>
    <w:rsid w:val="00FF2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BA180D"/>
  <w15:docId w15:val="{631E379D-CFA9-410F-96FB-1C517F16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5BA"/>
    <w:pPr>
      <w:spacing w:after="0" w:line="240" w:lineRule="auto"/>
    </w:pPr>
    <w:rPr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9"/>
    <w:qFormat/>
    <w:rsid w:val="00FB55BA"/>
    <w:pPr>
      <w:keepNext/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link w:val="Titre2Car"/>
    <w:uiPriority w:val="99"/>
    <w:qFormat/>
    <w:rsid w:val="00FB55BA"/>
    <w:pPr>
      <w:keepNext/>
      <w:tabs>
        <w:tab w:val="left" w:pos="-142"/>
        <w:tab w:val="left" w:pos="4111"/>
      </w:tabs>
      <w:jc w:val="both"/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9"/>
    <w:qFormat/>
    <w:rsid w:val="00FB55BA"/>
    <w:pPr>
      <w:keepNext/>
      <w:tabs>
        <w:tab w:val="left" w:pos="288"/>
      </w:tabs>
      <w:spacing w:before="60"/>
      <w:jc w:val="both"/>
      <w:outlineLvl w:val="2"/>
    </w:pPr>
    <w:rPr>
      <w:rFonts w:ascii="Arial" w:hAnsi="Arial" w:cs="Arial"/>
      <w:i/>
      <w:iCs/>
      <w:sz w:val="16"/>
      <w:szCs w:val="16"/>
    </w:rPr>
  </w:style>
  <w:style w:type="paragraph" w:styleId="Titre5">
    <w:name w:val="heading 5"/>
    <w:basedOn w:val="Normal"/>
    <w:next w:val="Normal"/>
    <w:link w:val="Titre5Car"/>
    <w:uiPriority w:val="99"/>
    <w:qFormat/>
    <w:rsid w:val="00646D4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8">
    <w:name w:val="heading 8"/>
    <w:basedOn w:val="Normal"/>
    <w:next w:val="Normal"/>
    <w:link w:val="Titre8Car"/>
    <w:uiPriority w:val="99"/>
    <w:qFormat/>
    <w:rsid w:val="00FB55BA"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FB55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locked/>
    <w:rsid w:val="00FB55B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locked/>
    <w:rsid w:val="00FB55B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5Car">
    <w:name w:val="Titre 5 Car"/>
    <w:basedOn w:val="Policepardfaut"/>
    <w:link w:val="Titre5"/>
    <w:uiPriority w:val="9"/>
    <w:semiHidden/>
    <w:locked/>
    <w:rsid w:val="00FB55BA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8Car">
    <w:name w:val="Titre 8 Car"/>
    <w:basedOn w:val="Policepardfaut"/>
    <w:link w:val="Titre8"/>
    <w:uiPriority w:val="9"/>
    <w:semiHidden/>
    <w:locked/>
    <w:rsid w:val="00FB55BA"/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rsid w:val="00FB55B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locked/>
    <w:rsid w:val="00FB55BA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FB55BA"/>
    <w:rPr>
      <w:rFonts w:cs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rsid w:val="00FB55B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Numrodepage">
    <w:name w:val="page number"/>
    <w:basedOn w:val="Policepardfaut"/>
    <w:uiPriority w:val="99"/>
    <w:rsid w:val="00FB55BA"/>
    <w:rPr>
      <w:rFonts w:cs="Times New Roman"/>
    </w:rPr>
  </w:style>
  <w:style w:type="paragraph" w:customStyle="1" w:styleId="ftiret">
    <w:name w:val="f_tiret"/>
    <w:basedOn w:val="Normal"/>
    <w:uiPriority w:val="99"/>
    <w:rsid w:val="00FB55BA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uiPriority w:val="99"/>
    <w:rsid w:val="00FB55BA"/>
    <w:pPr>
      <w:spacing w:after="60"/>
      <w:ind w:left="284" w:hanging="284"/>
      <w:jc w:val="both"/>
    </w:pPr>
    <w:rPr>
      <w:rFonts w:ascii="Univers" w:hAnsi="Univers" w:cs="Univers"/>
    </w:rPr>
  </w:style>
  <w:style w:type="paragraph" w:customStyle="1" w:styleId="fcase1ertab">
    <w:name w:val="f_case_1ertab"/>
    <w:basedOn w:val="Normal"/>
    <w:uiPriority w:val="99"/>
    <w:rsid w:val="00FB55BA"/>
    <w:pPr>
      <w:tabs>
        <w:tab w:val="left" w:pos="426"/>
      </w:tabs>
      <w:spacing w:after="60"/>
      <w:ind w:left="709" w:hanging="709"/>
      <w:jc w:val="both"/>
    </w:pPr>
    <w:rPr>
      <w:rFonts w:ascii="Univers" w:hAnsi="Univers" w:cs="Univers"/>
    </w:rPr>
  </w:style>
  <w:style w:type="paragraph" w:customStyle="1" w:styleId="fcase2metab">
    <w:name w:val="f_case_2èmetab"/>
    <w:basedOn w:val="Normal"/>
    <w:uiPriority w:val="99"/>
    <w:rsid w:val="00FB55BA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Notedebasdepage">
    <w:name w:val="footnote text"/>
    <w:basedOn w:val="Normal"/>
    <w:link w:val="NotedebasdepageCar"/>
    <w:uiPriority w:val="99"/>
    <w:rsid w:val="00FB55BA"/>
  </w:style>
  <w:style w:type="character" w:customStyle="1" w:styleId="NotedebasdepageCar">
    <w:name w:val="Note de bas de page Car"/>
    <w:basedOn w:val="Policepardfaut"/>
    <w:link w:val="Notedebasdepage"/>
    <w:uiPriority w:val="99"/>
    <w:semiHidden/>
    <w:locked/>
    <w:rsid w:val="00FB55BA"/>
    <w:rPr>
      <w:rFonts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rsid w:val="00FB55BA"/>
    <w:rPr>
      <w:rFonts w:cs="Times New Roman"/>
      <w:vertAlign w:val="superscript"/>
    </w:rPr>
  </w:style>
  <w:style w:type="paragraph" w:styleId="Corpsdetexte">
    <w:name w:val="Body Text"/>
    <w:basedOn w:val="Normal"/>
    <w:link w:val="CorpsdetexteCar"/>
    <w:uiPriority w:val="99"/>
    <w:rsid w:val="00FB55BA"/>
    <w:pPr>
      <w:spacing w:after="120"/>
      <w:jc w:val="both"/>
    </w:pPr>
    <w:rPr>
      <w:rFonts w:ascii="Arial" w:hAnsi="Arial" w:cs="Arial"/>
      <w:sz w:val="24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locked/>
    <w:rsid w:val="00FB55BA"/>
    <w:rPr>
      <w:rFonts w:cs="Times New Roman"/>
      <w:sz w:val="20"/>
      <w:szCs w:val="20"/>
    </w:rPr>
  </w:style>
  <w:style w:type="paragraph" w:styleId="Corpsdetexte2">
    <w:name w:val="Body Text 2"/>
    <w:basedOn w:val="Normal"/>
    <w:link w:val="Corpsdetexte2Car"/>
    <w:uiPriority w:val="99"/>
    <w:rsid w:val="00FB55BA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locked/>
    <w:rsid w:val="00FB55BA"/>
    <w:rPr>
      <w:rFonts w:cs="Times New Roman"/>
      <w:sz w:val="20"/>
      <w:szCs w:val="20"/>
    </w:rPr>
  </w:style>
  <w:style w:type="character" w:styleId="Lienhypertexte">
    <w:name w:val="Hyperlink"/>
    <w:basedOn w:val="Policepardfaut"/>
    <w:uiPriority w:val="99"/>
    <w:rsid w:val="00FB55BA"/>
    <w:rPr>
      <w:rFonts w:cs="Times New Roman"/>
      <w:color w:val="0000FF"/>
      <w:u w:val="single"/>
    </w:rPr>
  </w:style>
  <w:style w:type="paragraph" w:styleId="Corpsdetexte3">
    <w:name w:val="Body Text 3"/>
    <w:basedOn w:val="Normal"/>
    <w:link w:val="Corpsdetexte3Car"/>
    <w:uiPriority w:val="99"/>
    <w:rsid w:val="00FB55BA"/>
    <w:pPr>
      <w:tabs>
        <w:tab w:val="left" w:pos="720"/>
        <w:tab w:val="left" w:leader="dot" w:pos="9639"/>
      </w:tabs>
      <w:jc w:val="both"/>
    </w:pPr>
    <w:rPr>
      <w:rFonts w:ascii="Arial" w:hAnsi="Arial" w:cs="Arial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locked/>
    <w:rsid w:val="00FB55BA"/>
    <w:rPr>
      <w:rFonts w:cs="Times New Roman"/>
      <w:sz w:val="16"/>
      <w:szCs w:val="16"/>
    </w:rPr>
  </w:style>
  <w:style w:type="paragraph" w:styleId="Lgende">
    <w:name w:val="caption"/>
    <w:basedOn w:val="Normal"/>
    <w:next w:val="Normal"/>
    <w:uiPriority w:val="99"/>
    <w:qFormat/>
    <w:rsid w:val="00FB55BA"/>
    <w:pPr>
      <w:jc w:val="both"/>
    </w:pPr>
    <w:rPr>
      <w:rFonts w:ascii="Arial" w:hAnsi="Arial" w:cs="Arial"/>
      <w:b/>
      <w:bCs/>
      <w:i/>
      <w:iCs/>
      <w:sz w:val="16"/>
      <w:szCs w:val="16"/>
    </w:rPr>
  </w:style>
  <w:style w:type="paragraph" w:styleId="NormalWeb">
    <w:name w:val="Normal (Web)"/>
    <w:basedOn w:val="Normal"/>
    <w:uiPriority w:val="99"/>
    <w:rsid w:val="001F607A"/>
    <w:pPr>
      <w:spacing w:before="100" w:beforeAutospacing="1" w:after="100" w:afterAutospacing="1"/>
    </w:pPr>
    <w:rPr>
      <w:sz w:val="24"/>
      <w:szCs w:val="24"/>
    </w:rPr>
  </w:style>
  <w:style w:type="table" w:styleId="Grilledutableau">
    <w:name w:val="Table Grid"/>
    <w:basedOn w:val="TableauNormal"/>
    <w:uiPriority w:val="99"/>
    <w:rsid w:val="00EB330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A463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15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8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58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588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588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58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588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79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95B707ECCDD14CBEA2A2F8365CABBE" ma:contentTypeVersion="0" ma:contentTypeDescription="Crée un document." ma:contentTypeScope="" ma:versionID="6af69ead29d9c3a604d7b5f46a463de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f54f395c53e97cb256f6376e394fd4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ED196-0601-499F-8B57-F4B0A7ED6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27D1A6B-AB24-477A-9CD4-DA89AE3FB97E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1741C78-5DE9-4018-8957-2CE461BA17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5717A3-5091-4DD6-ABE7-8B2DD328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</Template>
  <TotalTime>46</TotalTime>
  <Pages>3</Pages>
  <Words>612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3976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Helen HALLEY</cp:lastModifiedBy>
  <cp:revision>11</cp:revision>
  <cp:lastPrinted>2014-03-19T13:49:00Z</cp:lastPrinted>
  <dcterms:created xsi:type="dcterms:W3CDTF">2014-05-06T12:08:00Z</dcterms:created>
  <dcterms:modified xsi:type="dcterms:W3CDTF">2017-11-22T10:46:00Z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0x010100DF95B707ECCDD14CBEA2A2F8365CABBE</vt:lpwstr>
  </property>
</Properties>
</file>